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84C" w:rsidRPr="006F1CD5" w:rsidRDefault="0090084C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6F1CD5">
        <w:rPr>
          <w:rStyle w:val="FontStyle20"/>
          <w:sz w:val="24"/>
          <w:szCs w:val="24"/>
        </w:rPr>
        <w:t>ТЕХНОЛОГИЧЕСКАЯ СХЕМА</w:t>
      </w:r>
    </w:p>
    <w:p w:rsidR="0090084C" w:rsidRPr="006F1CD5" w:rsidRDefault="0090084C" w:rsidP="00640B7E">
      <w:pPr>
        <w:pStyle w:val="Style2"/>
        <w:widowControl/>
        <w:spacing w:line="240" w:lineRule="auto"/>
      </w:pPr>
      <w:r w:rsidRPr="006F1CD5">
        <w:rPr>
          <w:rStyle w:val="FontStyle20"/>
          <w:sz w:val="24"/>
          <w:szCs w:val="24"/>
        </w:rPr>
        <w:t xml:space="preserve">по предоставлению муниципальной услуги: </w:t>
      </w:r>
      <w:r w:rsidRPr="006F1CD5">
        <w:t>«Выдача разрешения на ввод объектов в эксплуатацию»</w:t>
      </w:r>
    </w:p>
    <w:p w:rsidR="0090084C" w:rsidRPr="00240863" w:rsidRDefault="0090084C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90084C" w:rsidRPr="00240863" w:rsidRDefault="0090084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40863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90084C" w:rsidRPr="00240863" w:rsidRDefault="0090084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103"/>
        <w:gridCol w:w="8930"/>
      </w:tblGrid>
      <w:tr w:rsidR="0090084C" w:rsidRPr="00F65EE8" w:rsidTr="00F65EE8">
        <w:trPr>
          <w:trHeight w:val="401"/>
        </w:trPr>
        <w:tc>
          <w:tcPr>
            <w:tcW w:w="817" w:type="dxa"/>
          </w:tcPr>
          <w:p w:rsidR="0090084C" w:rsidRPr="00F65EE8" w:rsidRDefault="0090084C" w:rsidP="00F65EE8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F65EE8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5103" w:type="dxa"/>
          </w:tcPr>
          <w:p w:rsidR="0090084C" w:rsidRPr="00F65EE8" w:rsidRDefault="0090084C" w:rsidP="00F65E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F65EE8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930" w:type="dxa"/>
          </w:tcPr>
          <w:p w:rsidR="0090084C" w:rsidRPr="00F65EE8" w:rsidRDefault="0090084C" w:rsidP="00F65EE8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 w:rsidRPr="00F65EE8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90084C" w:rsidRPr="00F65EE8" w:rsidTr="00F65EE8">
        <w:trPr>
          <w:trHeight w:val="603"/>
        </w:trPr>
        <w:tc>
          <w:tcPr>
            <w:tcW w:w="817" w:type="dxa"/>
          </w:tcPr>
          <w:p w:rsidR="0090084C" w:rsidRPr="00F65EE8" w:rsidRDefault="0090084C" w:rsidP="00F65E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F65EE8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90084C" w:rsidRPr="00F65EE8" w:rsidRDefault="0090084C" w:rsidP="00F65EE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F65EE8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930" w:type="dxa"/>
          </w:tcPr>
          <w:p w:rsidR="0090084C" w:rsidRPr="002A57B1" w:rsidRDefault="0090084C" w:rsidP="009532D2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Администрация Лоухского муниципального района</w:t>
            </w:r>
          </w:p>
        </w:tc>
      </w:tr>
      <w:tr w:rsidR="0090084C" w:rsidRPr="00F65EE8" w:rsidTr="00F65EE8">
        <w:trPr>
          <w:trHeight w:val="535"/>
        </w:trPr>
        <w:tc>
          <w:tcPr>
            <w:tcW w:w="817" w:type="dxa"/>
          </w:tcPr>
          <w:p w:rsidR="0090084C" w:rsidRPr="00F65EE8" w:rsidRDefault="0090084C" w:rsidP="00F65E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F65EE8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90084C" w:rsidRPr="00F65EE8" w:rsidRDefault="0090084C" w:rsidP="00F65EE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F65EE8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930" w:type="dxa"/>
          </w:tcPr>
          <w:p w:rsidR="0090084C" w:rsidRPr="000654CE" w:rsidRDefault="0090084C" w:rsidP="00F65EE8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i/>
                <w:sz w:val="22"/>
                <w:szCs w:val="22"/>
              </w:rPr>
            </w:pPr>
            <w:r w:rsidRPr="000654CE">
              <w:rPr>
                <w:i/>
                <w:sz w:val="22"/>
                <w:szCs w:val="22"/>
                <w:shd w:val="clear" w:color="auto" w:fill="FFFFFF"/>
              </w:rPr>
              <w:t>1000100010000036910</w:t>
            </w:r>
          </w:p>
        </w:tc>
      </w:tr>
      <w:tr w:rsidR="0090084C" w:rsidRPr="00F65EE8" w:rsidTr="00F65EE8">
        <w:tc>
          <w:tcPr>
            <w:tcW w:w="817" w:type="dxa"/>
          </w:tcPr>
          <w:p w:rsidR="0090084C" w:rsidRPr="00F65EE8" w:rsidRDefault="0090084C" w:rsidP="00F65E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F65EE8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90084C" w:rsidRPr="00F65EE8" w:rsidRDefault="0090084C" w:rsidP="00F65EE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F65EE8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930" w:type="dxa"/>
          </w:tcPr>
          <w:p w:rsidR="0090084C" w:rsidRPr="00F65EE8" w:rsidRDefault="0090084C" w:rsidP="00F65EE8">
            <w:pPr>
              <w:pStyle w:val="Style2"/>
              <w:tabs>
                <w:tab w:val="left" w:pos="210"/>
              </w:tabs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 w:rsidRPr="00F65EE8">
              <w:rPr>
                <w:rStyle w:val="FontStyle20"/>
                <w:sz w:val="20"/>
                <w:szCs w:val="20"/>
              </w:rPr>
              <w:t>Выдача разрешения на ввод объектов в эксплуатацию</w:t>
            </w:r>
          </w:p>
        </w:tc>
      </w:tr>
      <w:tr w:rsidR="0090084C" w:rsidRPr="00F65EE8" w:rsidTr="00F65EE8">
        <w:tc>
          <w:tcPr>
            <w:tcW w:w="817" w:type="dxa"/>
          </w:tcPr>
          <w:p w:rsidR="0090084C" w:rsidRPr="00F65EE8" w:rsidRDefault="0090084C" w:rsidP="00F65E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F65EE8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:rsidR="0090084C" w:rsidRPr="00F65EE8" w:rsidRDefault="0090084C" w:rsidP="00F65EE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F65EE8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930" w:type="dxa"/>
          </w:tcPr>
          <w:p w:rsidR="0090084C" w:rsidRPr="00F65EE8" w:rsidRDefault="0090084C" w:rsidP="00F65EE8">
            <w:pPr>
              <w:pStyle w:val="Style2"/>
              <w:widowControl/>
              <w:tabs>
                <w:tab w:val="left" w:pos="315"/>
              </w:tabs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 w:rsidRPr="00F65EE8">
              <w:rPr>
                <w:rStyle w:val="FontStyle20"/>
                <w:sz w:val="20"/>
                <w:szCs w:val="20"/>
              </w:rPr>
              <w:t>Выдача разрешения на ввод объектов в эксплуатацию</w:t>
            </w:r>
          </w:p>
        </w:tc>
      </w:tr>
      <w:tr w:rsidR="0090084C" w:rsidRPr="00F65EE8" w:rsidTr="00F65EE8">
        <w:trPr>
          <w:trHeight w:val="557"/>
        </w:trPr>
        <w:tc>
          <w:tcPr>
            <w:tcW w:w="817" w:type="dxa"/>
          </w:tcPr>
          <w:p w:rsidR="0090084C" w:rsidRPr="00F65EE8" w:rsidRDefault="0090084C" w:rsidP="00F65E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F65EE8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5103" w:type="dxa"/>
          </w:tcPr>
          <w:p w:rsidR="0090084C" w:rsidRPr="00F65EE8" w:rsidRDefault="0090084C" w:rsidP="00F65EE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F65EE8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930" w:type="dxa"/>
          </w:tcPr>
          <w:p w:rsidR="0090084C" w:rsidRPr="002D2F69" w:rsidRDefault="0090084C" w:rsidP="00F65EE8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i/>
                <w:sz w:val="22"/>
                <w:szCs w:val="22"/>
              </w:rPr>
            </w:pPr>
            <w:r>
              <w:rPr>
                <w:rStyle w:val="FontStyle20"/>
                <w:i/>
                <w:sz w:val="22"/>
                <w:szCs w:val="22"/>
              </w:rPr>
              <w:t>№ 39 от 14.02.2012 г.</w:t>
            </w:r>
          </w:p>
        </w:tc>
      </w:tr>
      <w:tr w:rsidR="0090084C" w:rsidRPr="00F65EE8" w:rsidTr="00F65EE8">
        <w:trPr>
          <w:trHeight w:val="409"/>
        </w:trPr>
        <w:tc>
          <w:tcPr>
            <w:tcW w:w="817" w:type="dxa"/>
          </w:tcPr>
          <w:p w:rsidR="0090084C" w:rsidRPr="00F65EE8" w:rsidRDefault="0090084C" w:rsidP="00F65E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F65EE8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5103" w:type="dxa"/>
          </w:tcPr>
          <w:p w:rsidR="0090084C" w:rsidRPr="00F65EE8" w:rsidRDefault="0090084C" w:rsidP="00F65EE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F65EE8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930" w:type="dxa"/>
          </w:tcPr>
          <w:p w:rsidR="0090084C" w:rsidRPr="00F65EE8" w:rsidRDefault="0090084C" w:rsidP="00F65EE8">
            <w:pPr>
              <w:pStyle w:val="Style2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F65EE8">
              <w:rPr>
                <w:rStyle w:val="FontStyle20"/>
                <w:sz w:val="20"/>
                <w:szCs w:val="20"/>
              </w:rPr>
              <w:t>1. Выдача разрешения на ввод объектов в эксплуатацию (для индивидуального жилищного строительства);</w:t>
            </w:r>
          </w:p>
          <w:p w:rsidR="0090084C" w:rsidRPr="00F65EE8" w:rsidRDefault="0090084C" w:rsidP="00F65EE8">
            <w:pPr>
              <w:pStyle w:val="Style2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F65EE8">
              <w:rPr>
                <w:rStyle w:val="FontStyle20"/>
                <w:sz w:val="20"/>
                <w:szCs w:val="20"/>
              </w:rPr>
              <w:t>2. Выдача разрешения на ввод объектов в эксплуатацию (кроме индивидуального жилищного строительства);</w:t>
            </w:r>
          </w:p>
          <w:p w:rsidR="0090084C" w:rsidRPr="00F65EE8" w:rsidRDefault="0090084C" w:rsidP="00F65EE8">
            <w:pPr>
              <w:pStyle w:val="Style2"/>
              <w:widowControl/>
              <w:spacing w:line="240" w:lineRule="auto"/>
              <w:ind w:right="175"/>
              <w:jc w:val="both"/>
              <w:rPr>
                <w:rStyle w:val="FontStyle20"/>
                <w:sz w:val="20"/>
                <w:szCs w:val="20"/>
              </w:rPr>
            </w:pPr>
            <w:r w:rsidRPr="00F65EE8">
              <w:rPr>
                <w:rStyle w:val="FontStyle20"/>
                <w:sz w:val="20"/>
                <w:szCs w:val="20"/>
              </w:rPr>
              <w:t>3. Выдача разрешения на ввод объектов в эксплуатацию (для линейных объектов).</w:t>
            </w:r>
          </w:p>
        </w:tc>
      </w:tr>
      <w:tr w:rsidR="0090084C" w:rsidRPr="00F65EE8" w:rsidTr="00F65EE8">
        <w:trPr>
          <w:trHeight w:val="289"/>
        </w:trPr>
        <w:tc>
          <w:tcPr>
            <w:tcW w:w="817" w:type="dxa"/>
          </w:tcPr>
          <w:p w:rsidR="0090084C" w:rsidRPr="00F65EE8" w:rsidRDefault="0090084C" w:rsidP="00F65E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F65EE8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5103" w:type="dxa"/>
          </w:tcPr>
          <w:p w:rsidR="0090084C" w:rsidRPr="00F65EE8" w:rsidRDefault="0090084C" w:rsidP="00F65EE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F65EE8">
              <w:rPr>
                <w:rStyle w:val="FontStyle20"/>
                <w:sz w:val="20"/>
                <w:szCs w:val="20"/>
              </w:rPr>
              <w:t>Способы оценки качества предоставления услуги:</w:t>
            </w:r>
          </w:p>
        </w:tc>
        <w:tc>
          <w:tcPr>
            <w:tcW w:w="8930" w:type="dxa"/>
          </w:tcPr>
          <w:p w:rsidR="0090084C" w:rsidRPr="002A57B1" w:rsidRDefault="0090084C" w:rsidP="009532D2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Терминальные устройства в МФЦ</w:t>
            </w:r>
          </w:p>
        </w:tc>
      </w:tr>
      <w:tr w:rsidR="0090084C" w:rsidRPr="00F65EE8" w:rsidTr="00F65EE8">
        <w:tc>
          <w:tcPr>
            <w:tcW w:w="817" w:type="dxa"/>
          </w:tcPr>
          <w:p w:rsidR="0090084C" w:rsidRPr="00F65EE8" w:rsidRDefault="0090084C" w:rsidP="00F65E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5103" w:type="dxa"/>
          </w:tcPr>
          <w:p w:rsidR="0090084C" w:rsidRPr="00F65EE8" w:rsidRDefault="0090084C" w:rsidP="00F65E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930" w:type="dxa"/>
          </w:tcPr>
          <w:p w:rsidR="0090084C" w:rsidRPr="00F65EE8" w:rsidRDefault="0090084C" w:rsidP="00F65EE8">
            <w:pPr>
              <w:pStyle w:val="Style5"/>
              <w:widowControl/>
              <w:ind w:right="175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i/>
                <w:sz w:val="22"/>
                <w:szCs w:val="22"/>
              </w:rPr>
              <w:t>Официальный сайт органа</w:t>
            </w:r>
          </w:p>
        </w:tc>
      </w:tr>
    </w:tbl>
    <w:p w:rsidR="0090084C" w:rsidRPr="00240863" w:rsidRDefault="0090084C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90084C" w:rsidRPr="00240863" w:rsidRDefault="0090084C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  <w:r w:rsidRPr="00240863">
        <w:rPr>
          <w:sz w:val="20"/>
          <w:szCs w:val="20"/>
        </w:rPr>
        <w:t>Раздел 2. «Общие сведения о «подуслугах»</w:t>
      </w:r>
    </w:p>
    <w:p w:rsidR="0090084C" w:rsidRPr="00240863" w:rsidRDefault="0090084C" w:rsidP="00F02718">
      <w:pPr>
        <w:rPr>
          <w:sz w:val="20"/>
          <w:szCs w:val="2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984"/>
        <w:gridCol w:w="850"/>
        <w:gridCol w:w="709"/>
        <w:gridCol w:w="2268"/>
        <w:gridCol w:w="992"/>
        <w:gridCol w:w="992"/>
        <w:gridCol w:w="992"/>
        <w:gridCol w:w="851"/>
        <w:gridCol w:w="850"/>
        <w:gridCol w:w="708"/>
        <w:gridCol w:w="1560"/>
        <w:gridCol w:w="1560"/>
      </w:tblGrid>
      <w:tr w:rsidR="0090084C" w:rsidRPr="00F65EE8" w:rsidTr="00717B34">
        <w:trPr>
          <w:cantSplit/>
        </w:trPr>
        <w:tc>
          <w:tcPr>
            <w:tcW w:w="534" w:type="dxa"/>
            <w:vMerge w:val="restart"/>
          </w:tcPr>
          <w:p w:rsidR="0090084C" w:rsidRPr="00F65EE8" w:rsidRDefault="0090084C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90084C" w:rsidRPr="00F65EE8" w:rsidRDefault="0090084C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559" w:type="dxa"/>
            <w:gridSpan w:val="2"/>
            <w:vAlign w:val="center"/>
          </w:tcPr>
          <w:p w:rsidR="0090084C" w:rsidRPr="00F65EE8" w:rsidRDefault="0090084C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268" w:type="dxa"/>
            <w:vMerge w:val="restart"/>
            <w:vAlign w:val="center"/>
          </w:tcPr>
          <w:p w:rsidR="0090084C" w:rsidRPr="00F65EE8" w:rsidRDefault="0090084C" w:rsidP="0017586F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992" w:type="dxa"/>
            <w:vMerge w:val="restart"/>
            <w:vAlign w:val="center"/>
          </w:tcPr>
          <w:p w:rsidR="0090084C" w:rsidRPr="00F65EE8" w:rsidRDefault="0090084C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90084C" w:rsidRPr="00F65EE8" w:rsidRDefault="0090084C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90084C" w:rsidRPr="00F65EE8" w:rsidRDefault="0090084C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2409" w:type="dxa"/>
            <w:gridSpan w:val="3"/>
            <w:vAlign w:val="center"/>
          </w:tcPr>
          <w:p w:rsidR="0090084C" w:rsidRPr="00F65EE8" w:rsidRDefault="0090084C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90084C" w:rsidRPr="00F65EE8" w:rsidRDefault="0090084C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90084C" w:rsidRPr="00F65EE8" w:rsidRDefault="0090084C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90084C" w:rsidRPr="00F65EE8" w:rsidTr="00717B34">
        <w:trPr>
          <w:cantSplit/>
        </w:trPr>
        <w:tc>
          <w:tcPr>
            <w:tcW w:w="534" w:type="dxa"/>
            <w:vMerge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90084C" w:rsidRPr="00F65EE8" w:rsidRDefault="0090084C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не по месту</w:t>
            </w:r>
          </w:p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90084C" w:rsidRPr="00F65EE8" w:rsidRDefault="0090084C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2268" w:type="dxa"/>
            <w:vMerge/>
            <w:vAlign w:val="center"/>
          </w:tcPr>
          <w:p w:rsidR="0090084C" w:rsidRPr="00F65EE8" w:rsidRDefault="0090084C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90084C" w:rsidRPr="00F65EE8" w:rsidRDefault="0090084C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90084C" w:rsidRPr="00F65EE8" w:rsidRDefault="0090084C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90084C" w:rsidRPr="00F65EE8" w:rsidRDefault="0090084C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90084C" w:rsidRPr="00F65EE8" w:rsidRDefault="0090084C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850" w:type="dxa"/>
            <w:vAlign w:val="center"/>
          </w:tcPr>
          <w:p w:rsidR="0090084C" w:rsidRPr="00F65EE8" w:rsidRDefault="0090084C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708" w:type="dxa"/>
            <w:vAlign w:val="center"/>
          </w:tcPr>
          <w:p w:rsidR="0090084C" w:rsidRPr="00F65EE8" w:rsidRDefault="0090084C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560" w:type="dxa"/>
            <w:vMerge/>
            <w:vAlign w:val="center"/>
          </w:tcPr>
          <w:p w:rsidR="0090084C" w:rsidRPr="00F65EE8" w:rsidRDefault="0090084C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:rsidR="0090084C" w:rsidRPr="00F65EE8" w:rsidRDefault="0090084C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90084C" w:rsidRPr="00F65EE8" w:rsidTr="00717B34">
        <w:trPr>
          <w:cantSplit/>
        </w:trPr>
        <w:tc>
          <w:tcPr>
            <w:tcW w:w="534" w:type="dxa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center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560" w:type="dxa"/>
            <w:vAlign w:val="center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560" w:type="dxa"/>
            <w:vAlign w:val="center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90084C" w:rsidRPr="00F65EE8" w:rsidTr="00717B34">
        <w:trPr>
          <w:cantSplit/>
          <w:trHeight w:val="407"/>
        </w:trPr>
        <w:tc>
          <w:tcPr>
            <w:tcW w:w="14850" w:type="dxa"/>
            <w:gridSpan w:val="13"/>
          </w:tcPr>
          <w:p w:rsidR="0090084C" w:rsidRPr="00F65EE8" w:rsidRDefault="0090084C" w:rsidP="0017586F">
            <w:pPr>
              <w:pStyle w:val="Style2"/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F65EE8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Подуслуга № 1</w:t>
            </w:r>
          </w:p>
          <w:p w:rsidR="0090084C" w:rsidRPr="00F65EE8" w:rsidRDefault="0090084C" w:rsidP="0017586F">
            <w:pPr>
              <w:pStyle w:val="Style2"/>
              <w:spacing w:line="240" w:lineRule="auto"/>
              <w:rPr>
                <w:sz w:val="20"/>
                <w:szCs w:val="20"/>
              </w:rPr>
            </w:pPr>
            <w:r w:rsidRPr="00F65EE8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Подуслуга № 2</w:t>
            </w:r>
          </w:p>
          <w:p w:rsidR="0090084C" w:rsidRPr="00F65EE8" w:rsidRDefault="0090084C" w:rsidP="0017586F">
            <w:pPr>
              <w:pStyle w:val="Style2"/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F65EE8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Подуслуга № 3</w:t>
            </w:r>
          </w:p>
        </w:tc>
      </w:tr>
      <w:tr w:rsidR="0090084C" w:rsidRPr="00F65EE8" w:rsidTr="00717B34">
        <w:trPr>
          <w:cantSplit/>
          <w:trHeight w:val="2707"/>
        </w:trPr>
        <w:tc>
          <w:tcPr>
            <w:tcW w:w="534" w:type="dxa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984" w:type="dxa"/>
          </w:tcPr>
          <w:p w:rsidR="0090084C" w:rsidRPr="00F65EE8" w:rsidRDefault="0090084C" w:rsidP="0050172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1.Выдача разрешения на ввод объектов в эксплуатацию (для индивидуального жилищного строительства);</w:t>
            </w:r>
          </w:p>
          <w:p w:rsidR="0090084C" w:rsidRPr="00F65EE8" w:rsidRDefault="0090084C" w:rsidP="0050172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2.Выдача разрешения на ввод объектов в эксплуатацию (кроме индивидуального жилищного строительства);</w:t>
            </w:r>
          </w:p>
          <w:p w:rsidR="0090084C" w:rsidRPr="00F65EE8" w:rsidRDefault="0090084C" w:rsidP="0050172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3.Выдача разрешения на ввод объектов в эксплуатацию(для линейных объектов).</w:t>
            </w:r>
          </w:p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17586F">
            <w:pPr>
              <w:pStyle w:val="Style2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7 рабочих дней со дня регистрации заявления в органе местного самоуправления (далее – Администрация)</w:t>
            </w:r>
          </w:p>
        </w:tc>
        <w:tc>
          <w:tcPr>
            <w:tcW w:w="2268" w:type="dxa"/>
            <w:vAlign w:val="center"/>
          </w:tcPr>
          <w:p w:rsidR="0090084C" w:rsidRPr="00F65EE8" w:rsidRDefault="0090084C" w:rsidP="00935577">
            <w:pPr>
              <w:numPr>
                <w:ilvl w:val="0"/>
                <w:numId w:val="6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F65EE8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90084C" w:rsidRPr="00F65EE8" w:rsidRDefault="0090084C" w:rsidP="00935577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Документы не поддаются прочтению;</w:t>
            </w:r>
          </w:p>
          <w:p w:rsidR="0090084C" w:rsidRPr="00F65EE8" w:rsidRDefault="0090084C" w:rsidP="00935577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Документы исполнены карандашом;</w:t>
            </w:r>
          </w:p>
          <w:p w:rsidR="0090084C" w:rsidRPr="00F65EE8" w:rsidRDefault="0090084C" w:rsidP="00935577">
            <w:pPr>
              <w:numPr>
                <w:ilvl w:val="0"/>
                <w:numId w:val="6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Представление документов лицом, неуполномоченным в установленном порядке на подачу документов</w:t>
            </w:r>
          </w:p>
        </w:tc>
        <w:tc>
          <w:tcPr>
            <w:tcW w:w="992" w:type="dxa"/>
            <w:vAlign w:val="center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992" w:type="dxa"/>
            <w:vAlign w:val="center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850" w:type="dxa"/>
            <w:vAlign w:val="center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Личное обращение в Администрацию,личное обращение в МФЦ, в электронной форме, почтовая связь</w:t>
            </w:r>
          </w:p>
        </w:tc>
        <w:tc>
          <w:tcPr>
            <w:tcW w:w="1560" w:type="dxa"/>
            <w:vAlign w:val="center"/>
          </w:tcPr>
          <w:p w:rsidR="0090084C" w:rsidRPr="00F65EE8" w:rsidRDefault="0090084C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90084C" w:rsidRPr="00240863" w:rsidRDefault="0090084C" w:rsidP="00364D28">
      <w:pPr>
        <w:pStyle w:val="Style2"/>
        <w:widowControl/>
        <w:spacing w:line="240" w:lineRule="auto"/>
        <w:jc w:val="left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90084C" w:rsidRPr="00240863" w:rsidRDefault="0090084C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90084C" w:rsidRPr="00240863" w:rsidRDefault="0090084C" w:rsidP="00F0271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40863">
        <w:rPr>
          <w:rStyle w:val="FontStyle20"/>
          <w:sz w:val="20"/>
          <w:szCs w:val="20"/>
        </w:rPr>
        <w:t>Раздел 3. «Сведения о заявителях «подуслуги»</w:t>
      </w:r>
    </w:p>
    <w:p w:rsidR="0090084C" w:rsidRPr="00240863" w:rsidRDefault="0090084C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0084C" w:rsidRPr="00240863" w:rsidRDefault="0090084C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2271"/>
        <w:gridCol w:w="2499"/>
        <w:gridCol w:w="4536"/>
        <w:gridCol w:w="1276"/>
        <w:gridCol w:w="1276"/>
        <w:gridCol w:w="1417"/>
        <w:gridCol w:w="1418"/>
      </w:tblGrid>
      <w:tr w:rsidR="0090084C" w:rsidRPr="00F65EE8" w:rsidTr="00590A0C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Документ, подтверждающий правомочие заявителя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90084C" w:rsidRPr="00F65EE8" w:rsidTr="00590A0C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90084C" w:rsidRPr="00F65EE8" w:rsidTr="001D1741">
        <w:trPr>
          <w:trHeight w:val="198"/>
        </w:trPr>
        <w:tc>
          <w:tcPr>
            <w:tcW w:w="150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F65EE8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F65EE8">
              <w:rPr>
                <w:rStyle w:val="FontStyle23"/>
                <w:b/>
                <w:sz w:val="20"/>
                <w:szCs w:val="20"/>
              </w:rPr>
              <w:t>Подуслуга № 2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F65EE8">
              <w:rPr>
                <w:rStyle w:val="FontStyle23"/>
                <w:b/>
                <w:sz w:val="20"/>
                <w:szCs w:val="20"/>
              </w:rPr>
              <w:t>Подуслуга № 3</w:t>
            </w:r>
          </w:p>
        </w:tc>
      </w:tr>
      <w:tr w:rsidR="0090084C" w:rsidRPr="00F65EE8" w:rsidTr="00590A0C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Физические лица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Юридические лица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1. Документ, удостоверяющий личность заявителя или представителя заявителя: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3.</w:t>
            </w:r>
            <w:r w:rsidRPr="00F65EE8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90084C" w:rsidRPr="00240863" w:rsidRDefault="0090084C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>5. Д</w:t>
            </w:r>
            <w:r w:rsidRPr="00240863">
              <w:rPr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6. </w:t>
            </w:r>
            <w:r w:rsidRPr="00F65EE8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90084C" w:rsidRPr="00240863" w:rsidRDefault="0090084C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40863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Документ, удостоверяющий личность заявителя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1. Документ, удостоверяющий личность заявителя: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3.</w:t>
            </w:r>
            <w:r w:rsidRPr="00F65EE8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90084C" w:rsidRPr="00240863" w:rsidRDefault="0090084C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>5. Д</w:t>
            </w:r>
            <w:r w:rsidRPr="00240863">
              <w:rPr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6. </w:t>
            </w:r>
            <w:r w:rsidRPr="00F65EE8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90084C" w:rsidRPr="00240863" w:rsidRDefault="0090084C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40863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0084C" w:rsidRPr="00240863" w:rsidRDefault="0090084C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3. </w:t>
            </w:r>
            <w:r w:rsidRPr="00F65EE8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40863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90084C" w:rsidRPr="00240863" w:rsidRDefault="0090084C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90084C" w:rsidRPr="00240863" w:rsidRDefault="0090084C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90084C" w:rsidRPr="00240863" w:rsidRDefault="0090084C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0084C" w:rsidRPr="00240863" w:rsidRDefault="0090084C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40863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90084C" w:rsidRPr="00240863" w:rsidRDefault="0090084C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6. </w:t>
            </w:r>
            <w:r w:rsidRPr="00F65EE8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40863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90084C" w:rsidRPr="00240863" w:rsidRDefault="0090084C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7. </w:t>
            </w:r>
            <w:r w:rsidRPr="00F65EE8">
              <w:rPr>
                <w:sz w:val="20"/>
                <w:szCs w:val="20"/>
              </w:rPr>
              <w:t>Удостоверение личности военнослужащего</w:t>
            </w:r>
            <w:r w:rsidRPr="00240863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90084C" w:rsidRPr="00F65EE8" w:rsidRDefault="0090084C" w:rsidP="00202922">
            <w:pPr>
              <w:rPr>
                <w:sz w:val="20"/>
                <w:szCs w:val="20"/>
              </w:rPr>
            </w:pPr>
          </w:p>
          <w:p w:rsidR="0090084C" w:rsidRPr="00F65EE8" w:rsidRDefault="0090084C" w:rsidP="00202922">
            <w:pPr>
              <w:rPr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0084C" w:rsidRPr="00240863" w:rsidRDefault="0090084C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3. </w:t>
            </w:r>
            <w:r w:rsidRPr="00F65EE8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40863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90084C" w:rsidRPr="00240863" w:rsidRDefault="0090084C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90084C" w:rsidRPr="00240863" w:rsidRDefault="0090084C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90084C" w:rsidRPr="00240863" w:rsidRDefault="0090084C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0084C" w:rsidRPr="00240863" w:rsidRDefault="0090084C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40863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90084C" w:rsidRPr="00240863" w:rsidRDefault="0090084C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6. </w:t>
            </w:r>
            <w:r w:rsidRPr="00F65EE8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40863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90084C" w:rsidRPr="00240863" w:rsidRDefault="0090084C" w:rsidP="0020292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7. </w:t>
            </w:r>
            <w:r w:rsidRPr="00F65EE8">
              <w:rPr>
                <w:sz w:val="20"/>
                <w:szCs w:val="20"/>
              </w:rPr>
              <w:t>Удостоверение личности военнослужащего</w:t>
            </w:r>
            <w:r w:rsidRPr="00240863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0084C" w:rsidRPr="00240863" w:rsidRDefault="0090084C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F65EE8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90084C" w:rsidRPr="00240863" w:rsidRDefault="0090084C" w:rsidP="00F02718">
      <w:pPr>
        <w:pStyle w:val="Style12"/>
        <w:widowControl/>
        <w:tabs>
          <w:tab w:val="left" w:pos="316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90084C" w:rsidRPr="00240863" w:rsidRDefault="0090084C" w:rsidP="00F02718">
      <w:pPr>
        <w:pStyle w:val="Style2"/>
        <w:rPr>
          <w:sz w:val="20"/>
          <w:szCs w:val="20"/>
        </w:rPr>
      </w:pPr>
      <w:r w:rsidRPr="00240863">
        <w:rPr>
          <w:sz w:val="20"/>
          <w:szCs w:val="20"/>
          <w:lang w:eastAsia="en-US"/>
        </w:rPr>
        <w:tab/>
      </w:r>
      <w:r w:rsidRPr="00240863">
        <w:rPr>
          <w:sz w:val="20"/>
          <w:szCs w:val="20"/>
        </w:rPr>
        <w:t>Раздел 4. «Документы, предоставляемые заявителем для получения «подуслуги»</w:t>
      </w:r>
    </w:p>
    <w:p w:rsidR="0090084C" w:rsidRPr="00240863" w:rsidRDefault="0090084C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703"/>
        <w:gridCol w:w="3969"/>
        <w:gridCol w:w="1560"/>
        <w:gridCol w:w="1843"/>
        <w:gridCol w:w="141"/>
        <w:gridCol w:w="2836"/>
        <w:gridCol w:w="1276"/>
        <w:gridCol w:w="1134"/>
      </w:tblGrid>
      <w:tr w:rsidR="0090084C" w:rsidRPr="00F65EE8" w:rsidTr="007D5FB8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0C132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0C132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0C132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0C132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0C132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0C132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0C132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0C132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90084C" w:rsidRPr="00F65EE8" w:rsidTr="007D5FB8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90084C" w:rsidRPr="00F65EE8" w:rsidTr="007D5FB8">
        <w:trPr>
          <w:trHeight w:val="234"/>
        </w:trPr>
        <w:tc>
          <w:tcPr>
            <w:tcW w:w="150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F65EE8">
              <w:rPr>
                <w:rStyle w:val="FontStyle23"/>
                <w:b/>
                <w:sz w:val="20"/>
                <w:szCs w:val="20"/>
              </w:rPr>
              <w:t>Подуслуга № 1</w:t>
            </w:r>
          </w:p>
        </w:tc>
      </w:tr>
      <w:tr w:rsidR="0090084C" w:rsidRPr="00F65EE8" w:rsidTr="00240863">
        <w:trPr>
          <w:trHeight w:val="220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Заявление о выдаче разрешения на ввод объектов в эксплуатацию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Обязательный документ</w:t>
            </w: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В заявлении указываются: </w:t>
            </w:r>
          </w:p>
          <w:p w:rsidR="0090084C" w:rsidRPr="00F65EE8" w:rsidRDefault="0090084C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для физического лица - фамилия, имя, отчество (последнее - при наличии), </w:t>
            </w:r>
          </w:p>
          <w:p w:rsidR="0090084C" w:rsidRPr="00F65EE8" w:rsidRDefault="0090084C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паспортные данные: серия, N, кем выдан, адрес места жительства, контактный телефон, адрес электронной почты (при наличии)</w:t>
            </w:r>
          </w:p>
          <w:p w:rsidR="0090084C" w:rsidRPr="00F65EE8" w:rsidRDefault="0090084C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для юридического лица - название юридического лица, почтовый адрес, контактный телефон, адрес электронной почты (при наличии)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F62FA0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Приложение № 1 к технологической схеме</w:t>
            </w: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Default="0090084C" w:rsidP="00737B45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90084C" w:rsidRPr="00F65EE8" w:rsidRDefault="0090084C" w:rsidP="00737B45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i/>
                <w:sz w:val="22"/>
                <w:szCs w:val="22"/>
              </w:rPr>
              <w:t>№ 2 к технологической схеме</w:t>
            </w:r>
          </w:p>
        </w:tc>
      </w:tr>
      <w:tr w:rsidR="0090084C" w:rsidRPr="00F65EE8" w:rsidTr="00240863">
        <w:trPr>
          <w:trHeight w:val="3247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2.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3.</w:t>
            </w:r>
            <w:r w:rsidRPr="00F65EE8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jc w:val="both"/>
              <w:rPr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6.</w:t>
            </w:r>
            <w:r w:rsidRPr="00F65EE8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0084C" w:rsidRPr="00240863" w:rsidRDefault="0090084C" w:rsidP="000C13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40863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внутренней стороны документа</w:t>
            </w: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разворота бланка документа</w:t>
            </w: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240863" w:rsidRDefault="0090084C" w:rsidP="000C13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Обязательный документ</w:t>
            </w: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0084C" w:rsidRPr="00240863" w:rsidRDefault="0090084C" w:rsidP="000C13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3. </w:t>
            </w:r>
            <w:r w:rsidRPr="00F65EE8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40863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90084C" w:rsidRPr="00240863" w:rsidRDefault="0090084C" w:rsidP="000C13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90084C" w:rsidRPr="00240863" w:rsidRDefault="0090084C" w:rsidP="000C13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90084C" w:rsidRPr="00240863" w:rsidRDefault="0090084C" w:rsidP="000C13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0084C" w:rsidRPr="00240863" w:rsidRDefault="0090084C" w:rsidP="000C132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40863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90084C" w:rsidRPr="00240863" w:rsidRDefault="0090084C" w:rsidP="000C13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6. </w:t>
            </w:r>
            <w:r w:rsidRPr="00F65EE8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40863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90084C" w:rsidRPr="00240863" w:rsidRDefault="0090084C" w:rsidP="000C13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7. </w:t>
            </w:r>
            <w:r w:rsidRPr="00F65EE8">
              <w:rPr>
                <w:sz w:val="20"/>
                <w:szCs w:val="20"/>
              </w:rPr>
              <w:t>Удостоверение личности военнослужащего</w:t>
            </w:r>
            <w:r w:rsidRPr="00240863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240863">
        <w:trPr>
          <w:trHeight w:val="256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F65EE8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F65EE8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F65EE8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240863">
        <w:trPr>
          <w:trHeight w:val="1286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4.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9D7489">
            <w:pPr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240863">
        <w:trPr>
          <w:trHeight w:val="368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5.</w:t>
            </w:r>
          </w:p>
          <w:p w:rsidR="0090084C" w:rsidRPr="00F65EE8" w:rsidRDefault="0090084C" w:rsidP="000C132E">
            <w:pPr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rPr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90084C" w:rsidRPr="00F65EE8" w:rsidRDefault="0090084C" w:rsidP="000C132E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90084C" w:rsidRPr="00F65EE8" w:rsidRDefault="0090084C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Доверенность от юридического лица</w:t>
            </w:r>
          </w:p>
          <w:p w:rsidR="0090084C" w:rsidRPr="00F65EE8" w:rsidRDefault="0090084C" w:rsidP="000C132E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90084C" w:rsidRPr="00F65EE8" w:rsidRDefault="0090084C" w:rsidP="000C132E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</w:t>
            </w: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90084C" w:rsidRPr="00F65EE8" w:rsidRDefault="0090084C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</w:t>
            </w:r>
          </w:p>
          <w:p w:rsidR="0090084C" w:rsidRPr="00F65EE8" w:rsidRDefault="0090084C" w:rsidP="000C132E">
            <w:pPr>
              <w:pStyle w:val="Style1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240863">
        <w:trPr>
          <w:trHeight w:val="551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573B54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6.</w:t>
            </w:r>
          </w:p>
        </w:tc>
        <w:tc>
          <w:tcPr>
            <w:tcW w:w="1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573B5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Правоустанавливающие документы на земельный участок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240863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Выписка из </w:t>
            </w:r>
            <w:r w:rsidRPr="00240863">
              <w:rPr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90084C" w:rsidRPr="00F65EE8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1 </w:t>
            </w:r>
          </w:p>
          <w:p w:rsidR="0090084C" w:rsidRPr="00240863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Предъявляется оригинал </w:t>
            </w:r>
            <w:r w:rsidRPr="00240863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заявителем в по желанию или указывается на его наличие в заявлении</w:t>
            </w:r>
            <w:r w:rsidRPr="00F65EE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573B54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573B5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240863">
        <w:trPr>
          <w:trHeight w:val="551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573B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573B5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240863" w:rsidRDefault="0090084C" w:rsidP="009D748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недвижимости:</w:t>
            </w:r>
          </w:p>
          <w:p w:rsidR="0090084C" w:rsidRPr="00F65EE8" w:rsidRDefault="0090084C" w:rsidP="00573B5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 договоры и акты приема-передачи к ним (купля-продажа, дарение, мена, приватизация и др.);</w:t>
            </w:r>
          </w:p>
          <w:p w:rsidR="0090084C" w:rsidRPr="00F65EE8" w:rsidRDefault="0090084C" w:rsidP="00573B5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 решения судов, вступившие в законную силу (в том числе мировое соглашение, утвержденное судом);</w:t>
            </w:r>
          </w:p>
          <w:p w:rsidR="0090084C" w:rsidRPr="00F65EE8" w:rsidRDefault="0090084C" w:rsidP="00573B5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 свидетельства о праве на наследство;</w:t>
            </w:r>
          </w:p>
          <w:p w:rsidR="0090084C" w:rsidRPr="00F65EE8" w:rsidRDefault="0090084C" w:rsidP="002408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 решения, постановления, распоряжения, акты органов государственной власти или органов местного самоуправления (их должностных лиц) о предоставлении (выделении) земельных участков.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1 </w:t>
            </w:r>
          </w:p>
          <w:p w:rsidR="0090084C" w:rsidRPr="00F65EE8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Предъявляется оригинал </w:t>
            </w:r>
            <w:r w:rsidRPr="00240863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Предоставляется в случае, если </w:t>
            </w:r>
            <w:r w:rsidRPr="00240863">
              <w:rPr>
                <w:sz w:val="20"/>
                <w:szCs w:val="20"/>
                <w:lang w:eastAsia="en-US"/>
              </w:rPr>
              <w:t xml:space="preserve"> правоустанавливающие документы на объекты недвижимости не зарегистрированы в Едином государственном реестре недвижимости.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573B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573B5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240863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84C" w:rsidRPr="00F65EE8" w:rsidRDefault="0090084C" w:rsidP="00573B54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7.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Документация по планировке территории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Градостроительный план земельного участка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84C" w:rsidRPr="00F65EE8" w:rsidRDefault="0090084C" w:rsidP="00573B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84C" w:rsidRPr="00F65EE8" w:rsidRDefault="0090084C" w:rsidP="00573B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84C" w:rsidRPr="00F65EE8" w:rsidRDefault="0090084C" w:rsidP="00573B5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240863">
        <w:trPr>
          <w:trHeight w:val="194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6D4F36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8.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240863" w:rsidRDefault="0090084C" w:rsidP="00573B54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>Документ, подтверждающий соответствие проектной документации установленным требованиям</w:t>
            </w:r>
          </w:p>
          <w:p w:rsidR="0090084C" w:rsidRPr="00F65EE8" w:rsidRDefault="0090084C" w:rsidP="00573B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573B5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Разрешение на строительство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573B54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101A1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101A11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  <w:r w:rsidRPr="00F65EE8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573B54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573B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573B5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240863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27991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9.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27991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подтверждающий факт приемки объекта капитального строительства</w:t>
            </w:r>
          </w:p>
          <w:p w:rsidR="0090084C" w:rsidRPr="00F65EE8" w:rsidRDefault="0090084C" w:rsidP="00227991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227991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27991">
            <w:pPr>
              <w:pStyle w:val="Style1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Акт приемки объекта капитального строительства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27991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E5E70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</w:t>
            </w:r>
          </w:p>
          <w:p w:rsidR="0090084C" w:rsidRPr="00F65EE8" w:rsidRDefault="0090084C" w:rsidP="000E5E70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в случае осуществления строительства, реконструкции на основании договора строительного подряда.</w:t>
            </w:r>
          </w:p>
          <w:p w:rsidR="0090084C" w:rsidRPr="00F65EE8" w:rsidRDefault="0090084C" w:rsidP="000E5E70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240863" w:rsidRDefault="0090084C" w:rsidP="000E5E70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F65EE8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</w:p>
          <w:p w:rsidR="0090084C" w:rsidRPr="00240863" w:rsidRDefault="0090084C" w:rsidP="000E5E70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  <w:p w:rsidR="0090084C" w:rsidRPr="00240863" w:rsidRDefault="0090084C" w:rsidP="000E5E70">
            <w:pPr>
              <w:widowControl/>
              <w:jc w:val="both"/>
              <w:rPr>
                <w:i/>
                <w:sz w:val="20"/>
                <w:szCs w:val="20"/>
                <w:lang w:eastAsia="en-US"/>
              </w:rPr>
            </w:pPr>
            <w:r w:rsidRPr="00240863">
              <w:rPr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90084C" w:rsidRPr="00F65EE8" w:rsidRDefault="0090084C" w:rsidP="00F62FA0">
            <w:pPr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A052B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2799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27991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240863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0AEF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10.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0AEF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подтверждающий соответствие требованиям технических регламентов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0AEF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Документ, подтверждающий соответствие построенного, реконструированного объекта капитального строительства требованиям технических регламентов </w:t>
            </w:r>
          </w:p>
          <w:p w:rsidR="0090084C" w:rsidRPr="00F65EE8" w:rsidRDefault="0090084C" w:rsidP="007D0AE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E5E70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5601DA" w:rsidRDefault="0090084C" w:rsidP="000E5E70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5601DA">
              <w:rPr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F65EE8">
              <w:rPr>
                <w:sz w:val="20"/>
                <w:szCs w:val="20"/>
              </w:rPr>
              <w:t xml:space="preserve"> находится в распоряжении органов </w:t>
            </w:r>
            <w:r w:rsidRPr="005601DA">
              <w:rPr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  <w:r>
              <w:rPr>
                <w:sz w:val="20"/>
                <w:szCs w:val="20"/>
                <w:lang w:eastAsia="en-US"/>
              </w:rPr>
              <w:t>.</w:t>
            </w:r>
          </w:p>
          <w:p w:rsidR="0090084C" w:rsidRPr="005601DA" w:rsidRDefault="0090084C" w:rsidP="000E5E70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  <w:p w:rsidR="0090084C" w:rsidRPr="00240863" w:rsidRDefault="0090084C" w:rsidP="000E5E70">
            <w:pPr>
              <w:widowControl/>
              <w:jc w:val="both"/>
              <w:rPr>
                <w:i/>
                <w:sz w:val="20"/>
                <w:szCs w:val="20"/>
                <w:lang w:eastAsia="en-US"/>
              </w:rPr>
            </w:pPr>
            <w:r w:rsidRPr="005601DA">
              <w:rPr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90084C" w:rsidRPr="00F65EE8" w:rsidRDefault="0090084C" w:rsidP="005601DA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0AEF">
            <w:pPr>
              <w:pStyle w:val="Style11"/>
              <w:spacing w:line="240" w:lineRule="auto"/>
              <w:jc w:val="left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Подписывается лицом, осуществляющим строительство</w:t>
            </w:r>
          </w:p>
          <w:p w:rsidR="0090084C" w:rsidRPr="00F65EE8" w:rsidRDefault="0090084C" w:rsidP="007D0AE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0AE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0AE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240863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0AEF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11.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0AEF">
            <w:pPr>
              <w:pStyle w:val="Style1"/>
              <w:rPr>
                <w:sz w:val="20"/>
                <w:szCs w:val="20"/>
                <w:highlight w:val="green"/>
              </w:rPr>
            </w:pPr>
            <w:r w:rsidRPr="00F65EE8">
              <w:rPr>
                <w:sz w:val="20"/>
                <w:szCs w:val="20"/>
              </w:rPr>
              <w:t>Документы, подтверждающие соответствие построенного, реконструированного объекта капитального строительства техническим условиям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0AE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Акт соответствия построенного, реконструированного объекта капитального строительства техническим условиям</w:t>
            </w:r>
          </w:p>
          <w:p w:rsidR="0090084C" w:rsidRPr="00F65EE8" w:rsidRDefault="0090084C" w:rsidP="00F62FA0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E5E70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0E5E70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при наличии сетей инженерно-технического обеспечения.</w:t>
            </w:r>
          </w:p>
          <w:p w:rsidR="0090084C" w:rsidRPr="00F65EE8" w:rsidRDefault="0090084C" w:rsidP="000E5E70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240863" w:rsidRDefault="0090084C" w:rsidP="000E5E70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F65EE8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</w:p>
          <w:p w:rsidR="0090084C" w:rsidRPr="00240863" w:rsidRDefault="0090084C" w:rsidP="000E5E70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  <w:p w:rsidR="0090084C" w:rsidRPr="00240863" w:rsidRDefault="0090084C" w:rsidP="000E5E70">
            <w:pPr>
              <w:widowControl/>
              <w:jc w:val="both"/>
              <w:rPr>
                <w:i/>
                <w:sz w:val="20"/>
                <w:szCs w:val="20"/>
                <w:lang w:eastAsia="en-US"/>
              </w:rPr>
            </w:pPr>
            <w:r w:rsidRPr="00240863">
              <w:rPr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90084C" w:rsidRPr="00F65EE8" w:rsidRDefault="0090084C" w:rsidP="00D339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0AE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Подписывается представителями организаций, осуществляющих эксплуатацию сетей инженерно-технического обеспечения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0AE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0AE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240863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12.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Схема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D339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240863" w:rsidRDefault="0090084C" w:rsidP="00D339B8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F65EE8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  <w:r>
              <w:rPr>
                <w:sz w:val="20"/>
                <w:szCs w:val="20"/>
                <w:lang w:eastAsia="en-US"/>
              </w:rPr>
              <w:t>.</w:t>
            </w:r>
          </w:p>
          <w:p w:rsidR="0090084C" w:rsidRPr="00240863" w:rsidRDefault="0090084C" w:rsidP="00D339B8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  <w:p w:rsidR="0090084C" w:rsidRPr="00240863" w:rsidRDefault="0090084C" w:rsidP="000E5E70">
            <w:pPr>
              <w:widowControl/>
              <w:jc w:val="both"/>
              <w:rPr>
                <w:i/>
                <w:sz w:val="20"/>
                <w:szCs w:val="20"/>
                <w:lang w:eastAsia="en-US"/>
              </w:rPr>
            </w:pPr>
            <w:r w:rsidRPr="00240863">
              <w:rPr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Подписывается лицом, осуществляющим строительство, и застройщиком или техническим заказчиком в случае в случае осуществления строительства, реконструкции на основании договора строительного подряда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240863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662115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662115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Заключение органа государственного контроля (надзора)</w:t>
            </w:r>
          </w:p>
          <w:p w:rsidR="0090084C" w:rsidRPr="00F65EE8" w:rsidRDefault="0090084C" w:rsidP="00662115">
            <w:pPr>
              <w:pStyle w:val="Style1"/>
              <w:widowControl/>
              <w:rPr>
                <w:sz w:val="20"/>
                <w:szCs w:val="20"/>
                <w:highlight w:val="cyan"/>
              </w:rPr>
            </w:pPr>
          </w:p>
          <w:p w:rsidR="0090084C" w:rsidRPr="00F65EE8" w:rsidRDefault="0090084C" w:rsidP="001D2307">
            <w:pPr>
              <w:pStyle w:val="Style1"/>
              <w:widowControl/>
              <w:rPr>
                <w:sz w:val="20"/>
                <w:szCs w:val="20"/>
                <w:highlight w:val="cyan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66211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Заключение органа государственного строительного надзора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</w:p>
          <w:p w:rsidR="0090084C" w:rsidRPr="00F65EE8" w:rsidRDefault="0090084C" w:rsidP="0066211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66211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Заключение государственного экологического контроля</w:t>
            </w:r>
          </w:p>
          <w:p w:rsidR="0090084C" w:rsidRPr="00F65EE8" w:rsidRDefault="0090084C" w:rsidP="0066211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D007A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0D007A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Предъявляется оригинал </w:t>
            </w:r>
          </w:p>
          <w:p w:rsidR="0090084C" w:rsidRPr="00F65EE8" w:rsidRDefault="0090084C" w:rsidP="00662115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662115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101A11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в случае, если предусмотрено осуществление государственного строительного надзора.</w:t>
            </w:r>
          </w:p>
          <w:p w:rsidR="0090084C" w:rsidRPr="00F65EE8" w:rsidRDefault="0090084C" w:rsidP="00662115">
            <w:pPr>
              <w:pStyle w:val="Style1"/>
              <w:rPr>
                <w:sz w:val="20"/>
                <w:szCs w:val="20"/>
              </w:rPr>
            </w:pPr>
          </w:p>
          <w:p w:rsidR="0090084C" w:rsidRPr="00F65EE8" w:rsidRDefault="0090084C" w:rsidP="00662115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в случаях, предусмотренных частью 7 статьи 54 Градостроительного кодекса РФ</w:t>
            </w:r>
          </w:p>
          <w:p w:rsidR="0090084C" w:rsidRPr="00F65EE8" w:rsidRDefault="0090084C" w:rsidP="00101A11">
            <w:pPr>
              <w:pStyle w:val="Style1"/>
              <w:rPr>
                <w:sz w:val="20"/>
                <w:szCs w:val="20"/>
              </w:rPr>
            </w:pPr>
          </w:p>
          <w:p w:rsidR="0090084C" w:rsidRPr="00F65EE8" w:rsidRDefault="0090084C" w:rsidP="00101A11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240863" w:rsidRDefault="0090084C" w:rsidP="000E1C1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>Заключение должно содержать информацию о нормативных значениях показателей, включенных в состав требований энергетической эффективности объекта капитального строительства, и о фактических значениях таких показателей, определенных в отношении построенного, реконструированного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ресурсов.</w:t>
            </w:r>
          </w:p>
          <w:p w:rsidR="0090084C" w:rsidRPr="00F65EE8" w:rsidRDefault="0090084C" w:rsidP="0066211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662115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66211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240863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662115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14.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662115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подтверждающий факт приемки выполненных работ по сохранению объекта культурного наследия</w:t>
            </w:r>
          </w:p>
          <w:p w:rsidR="0090084C" w:rsidRPr="00F65EE8" w:rsidRDefault="0090084C" w:rsidP="00662115">
            <w:pPr>
              <w:pStyle w:val="Style1"/>
              <w:widowControl/>
              <w:rPr>
                <w:sz w:val="20"/>
                <w:szCs w:val="20"/>
                <w:highlight w:val="cyan"/>
              </w:rPr>
            </w:pPr>
          </w:p>
          <w:p w:rsidR="0090084C" w:rsidRPr="00F65EE8" w:rsidRDefault="0090084C" w:rsidP="00662115">
            <w:pPr>
              <w:pStyle w:val="Style1"/>
              <w:widowControl/>
              <w:rPr>
                <w:sz w:val="20"/>
                <w:szCs w:val="20"/>
                <w:highlight w:val="cyan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66211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Акт приемки выполненных работ по сохранению объекта культурного наследия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D007A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0D007A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662115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662115">
            <w:pPr>
              <w:pStyle w:val="Style1"/>
              <w:rPr>
                <w:sz w:val="20"/>
                <w:szCs w:val="20"/>
                <w:highlight w:val="yellow"/>
              </w:rPr>
            </w:pPr>
            <w:r w:rsidRPr="00F65EE8">
              <w:rPr>
                <w:sz w:val="20"/>
                <w:szCs w:val="20"/>
              </w:rPr>
              <w:t>Предоставляется в случае проведения реставрации, консервации, ремонта объекта культурного наследия и его приспособления для современного использования.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66211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Форма акта утверждается соответствующим органом охраны объектов культурного наследия, определенным Федеральным законом от 25.06.2002 № 73-ФЗ «Об объектах культурного наследия (памятниках истории и культуры) народов Российской Федерации»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66211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66211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240863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BA4C2F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15.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Технический план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Технический план объекта капитального строительства</w:t>
            </w:r>
          </w:p>
          <w:p w:rsidR="0090084C" w:rsidRPr="00F65EE8" w:rsidRDefault="0090084C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240863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F65EE8">
              <w:rPr>
                <w:sz w:val="20"/>
                <w:szCs w:val="20"/>
              </w:rPr>
              <w:t>Предъявляется оригиналв бумажной форме или в форме электронного документа (</w:t>
            </w:r>
            <w:r w:rsidRPr="00F65EE8">
              <w:rPr>
                <w:sz w:val="20"/>
                <w:szCs w:val="20"/>
                <w:lang w:val="en-US"/>
              </w:rPr>
              <w:t>CD</w:t>
            </w:r>
            <w:r w:rsidRPr="00F65EE8">
              <w:rPr>
                <w:sz w:val="20"/>
                <w:szCs w:val="20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D339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2408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0084C" w:rsidRPr="00240863" w:rsidRDefault="0090084C" w:rsidP="000E5E70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F65EE8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  <w:r>
              <w:rPr>
                <w:sz w:val="20"/>
                <w:szCs w:val="20"/>
                <w:lang w:eastAsia="en-US"/>
              </w:rPr>
              <w:t>.</w:t>
            </w:r>
          </w:p>
          <w:p w:rsidR="0090084C" w:rsidRPr="00240863" w:rsidRDefault="0090084C" w:rsidP="000E5E70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  <w:p w:rsidR="0090084C" w:rsidRPr="00240863" w:rsidRDefault="0090084C" w:rsidP="000E5E70">
            <w:pPr>
              <w:widowControl/>
              <w:jc w:val="both"/>
              <w:rPr>
                <w:i/>
                <w:sz w:val="20"/>
                <w:szCs w:val="20"/>
                <w:lang w:eastAsia="en-US"/>
              </w:rPr>
            </w:pPr>
            <w:r w:rsidRPr="00240863">
              <w:rPr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Подготавливаетсяв соответствии с Федеральным законом от 13.07.2015 № 218-ФЗ «О государственной регистрации недвижимости» </w:t>
            </w:r>
          </w:p>
          <w:p w:rsidR="0090084C" w:rsidRPr="00F65EE8" w:rsidRDefault="0090084C" w:rsidP="000C132E">
            <w:pPr>
              <w:pStyle w:val="Style11"/>
              <w:spacing w:line="240" w:lineRule="auto"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spacing w:line="240" w:lineRule="auto"/>
              <w:rPr>
                <w:sz w:val="20"/>
                <w:szCs w:val="20"/>
              </w:rPr>
            </w:pPr>
          </w:p>
          <w:p w:rsidR="0090084C" w:rsidRPr="00F65EE8" w:rsidRDefault="0090084C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Электронный документ заверяется усиленной квалифицированной электронной подписью кадастрового инженера, подготовившего технический план.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7D5FB8">
        <w:trPr>
          <w:trHeight w:val="382"/>
        </w:trPr>
        <w:tc>
          <w:tcPr>
            <w:tcW w:w="150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jc w:val="center"/>
              <w:rPr>
                <w:b/>
                <w:sz w:val="20"/>
                <w:szCs w:val="20"/>
              </w:rPr>
            </w:pPr>
            <w:r w:rsidRPr="00F65EE8">
              <w:rPr>
                <w:b/>
                <w:sz w:val="20"/>
                <w:szCs w:val="20"/>
              </w:rPr>
              <w:t>Подуслуга № 2</w:t>
            </w:r>
          </w:p>
        </w:tc>
      </w:tr>
      <w:tr w:rsidR="0090084C" w:rsidRPr="00F65EE8" w:rsidTr="007D5FB8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Заявление о выдаче разрешения на ввод объектов в эксплуатацию</w:t>
            </w: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В заявлении указываются: </w:t>
            </w:r>
          </w:p>
          <w:p w:rsidR="0090084C" w:rsidRPr="00F65EE8" w:rsidRDefault="0090084C" w:rsidP="00C341DA">
            <w:pPr>
              <w:pStyle w:val="Style1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для физического лица - фамилия, имя, отчество (последнее - при наличии), </w:t>
            </w:r>
          </w:p>
          <w:p w:rsidR="0090084C" w:rsidRPr="00F65EE8" w:rsidRDefault="0090084C" w:rsidP="00C341DA">
            <w:pPr>
              <w:pStyle w:val="Style1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паспортные данные: серия, N, кем выдан, адрес места жительства, контактный телефон, адрес электронной почты (при наличии)</w:t>
            </w:r>
          </w:p>
          <w:p w:rsidR="0090084C" w:rsidRPr="00F65EE8" w:rsidRDefault="0090084C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для юридического лица - название юридического лица, почтовый адрес, контактный телефон, адрес электронной почты (при наличии)</w:t>
            </w:r>
          </w:p>
          <w:p w:rsidR="0090084C" w:rsidRPr="00F65EE8" w:rsidRDefault="0090084C" w:rsidP="00C341DA">
            <w:pPr>
              <w:pStyle w:val="Style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6D4F36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Приложение № 1 к технологической схеме</w:t>
            </w: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Default="0090084C" w:rsidP="00737B45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90084C" w:rsidRPr="00F65EE8" w:rsidRDefault="0090084C" w:rsidP="00737B45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i/>
                <w:sz w:val="22"/>
                <w:szCs w:val="22"/>
              </w:rPr>
              <w:t>№ 2 к технологической схеме</w:t>
            </w:r>
          </w:p>
        </w:tc>
      </w:tr>
      <w:tr w:rsidR="0090084C" w:rsidRPr="00F65EE8" w:rsidTr="007D5FB8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2.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3.</w:t>
            </w:r>
            <w:r w:rsidRPr="00F65EE8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jc w:val="both"/>
              <w:rPr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6.</w:t>
            </w:r>
            <w:r w:rsidRPr="00F65EE8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0084C" w:rsidRPr="00240863" w:rsidRDefault="0090084C" w:rsidP="00C341D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40863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внутренней стороны документа</w:t>
            </w: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разворота бланка документа</w:t>
            </w: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240863" w:rsidRDefault="0090084C" w:rsidP="00C341D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Обязательный документ</w:t>
            </w: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0084C" w:rsidRPr="00240863" w:rsidRDefault="0090084C" w:rsidP="00C341D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3. </w:t>
            </w:r>
            <w:r w:rsidRPr="00F65EE8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40863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90084C" w:rsidRPr="00240863" w:rsidRDefault="0090084C" w:rsidP="00C341D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90084C" w:rsidRPr="00240863" w:rsidRDefault="0090084C" w:rsidP="00C341D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90084C" w:rsidRPr="00240863" w:rsidRDefault="0090084C" w:rsidP="00C341D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0084C" w:rsidRPr="00240863" w:rsidRDefault="0090084C" w:rsidP="00C341D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40863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90084C" w:rsidRPr="00240863" w:rsidRDefault="0090084C" w:rsidP="00C341D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6. </w:t>
            </w:r>
            <w:r w:rsidRPr="00F65EE8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40863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90084C" w:rsidRPr="00240863" w:rsidRDefault="0090084C" w:rsidP="00C341D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7. </w:t>
            </w:r>
            <w:r w:rsidRPr="00F65EE8">
              <w:rPr>
                <w:sz w:val="20"/>
                <w:szCs w:val="20"/>
              </w:rPr>
              <w:t>Удостоверение личности военнослужащего</w:t>
            </w:r>
            <w:r w:rsidRPr="00240863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7D5FB8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F65EE8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F65EE8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F65EE8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7D5FB8">
        <w:trPr>
          <w:trHeight w:val="1286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4.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9D7489">
            <w:pPr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7D5FB8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5.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90084C" w:rsidRPr="00F65EE8" w:rsidRDefault="0090084C" w:rsidP="00C341DA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90084C" w:rsidRPr="00F65EE8" w:rsidRDefault="0090084C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Доверенность от юридического лица</w:t>
            </w:r>
          </w:p>
          <w:p w:rsidR="0090084C" w:rsidRPr="00F65EE8" w:rsidRDefault="0090084C" w:rsidP="00C341DA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90084C" w:rsidRPr="00F65EE8" w:rsidRDefault="0090084C" w:rsidP="00C341DA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</w:t>
            </w:r>
          </w:p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90084C" w:rsidRPr="00F65EE8" w:rsidRDefault="0090084C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</w:t>
            </w:r>
          </w:p>
          <w:p w:rsidR="0090084C" w:rsidRPr="00F65EE8" w:rsidRDefault="0090084C" w:rsidP="00C341DA">
            <w:pPr>
              <w:pStyle w:val="Style1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C341DA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90084C" w:rsidRPr="00F65EE8" w:rsidRDefault="0090084C" w:rsidP="00C341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341D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5601DA">
        <w:trPr>
          <w:trHeight w:val="551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6.</w:t>
            </w:r>
          </w:p>
        </w:tc>
        <w:tc>
          <w:tcPr>
            <w:tcW w:w="1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Правоустанавливающие документы на земельный участок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5601DA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Выписка из </w:t>
            </w:r>
            <w:r w:rsidRPr="005601DA">
              <w:rPr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90084C" w:rsidRPr="00F65EE8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1 </w:t>
            </w:r>
          </w:p>
          <w:p w:rsidR="0090084C" w:rsidRPr="005601DA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Предъявляется оригинал </w:t>
            </w:r>
            <w:r w:rsidRPr="005601DA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заявителем в по желанию или указывается на его наличие в заявлении</w:t>
            </w:r>
            <w:r w:rsidRPr="00F65EE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5601DA">
        <w:trPr>
          <w:trHeight w:val="551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  <w:highlight w:val="cyan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240863" w:rsidRDefault="0090084C" w:rsidP="009D748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недвижимости:</w:t>
            </w:r>
          </w:p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 договоры и акты приема-передачи к ним (купля-продажа, дарение, мена, приватизация и др.);</w:t>
            </w:r>
          </w:p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 решения судов, вступившие в законную силу (в том числе мировое соглашение, утвержденное судом);</w:t>
            </w:r>
          </w:p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 свидетельства о праве на наследство;</w:t>
            </w:r>
          </w:p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 решения, постановления, распоряжения, акты органов государственной власти или органов местного самоуправления (их должностных лиц) о предоставлении (выделении) земельных участков.</w:t>
            </w:r>
          </w:p>
          <w:p w:rsidR="0090084C" w:rsidRPr="00240863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BA4C2F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1 </w:t>
            </w:r>
          </w:p>
          <w:p w:rsidR="0090084C" w:rsidRPr="00F65EE8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Предъявляется оригинал </w:t>
            </w:r>
            <w:r w:rsidRPr="00240863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Предоставляется в случае, если </w:t>
            </w:r>
            <w:r w:rsidRPr="00240863">
              <w:rPr>
                <w:sz w:val="20"/>
                <w:szCs w:val="20"/>
                <w:lang w:eastAsia="en-US"/>
              </w:rPr>
              <w:t xml:space="preserve"> правоустанавливающие документы на объекты недвижимости не зарегистрированы в Едином государственном реестре недвижимости.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7D5FB8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84C" w:rsidRPr="00F65EE8" w:rsidRDefault="0090084C" w:rsidP="00BA4C2F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7.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Документация по планировке территории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Градостроительный план земельного участка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7D5FB8">
        <w:trPr>
          <w:trHeight w:val="194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8.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240863" w:rsidRDefault="0090084C" w:rsidP="009D748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>Документ, подтверждающий соответствие проектной документации установленным требованиям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Разрешение на строительство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  <w:r w:rsidRPr="00F65EE8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7D5FB8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9.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подтверждающий факт приемки объекта капитального строительства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85493E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Акт приемки объекта капитального строительства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9D7489">
            <w:pPr>
              <w:pStyle w:val="Style1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в случае осуществления строительства, реконструкции на основании договора строительного подряда.</w:t>
            </w:r>
          </w:p>
          <w:p w:rsidR="0090084C" w:rsidRPr="00F65EE8" w:rsidRDefault="0090084C" w:rsidP="009D7489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90084C" w:rsidRPr="00240863" w:rsidRDefault="0090084C" w:rsidP="00C64454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F65EE8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</w:p>
          <w:p w:rsidR="0090084C" w:rsidRPr="00240863" w:rsidRDefault="0090084C" w:rsidP="00C64454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  <w:p w:rsidR="0090084C" w:rsidRPr="00240863" w:rsidRDefault="0090084C" w:rsidP="00C64454">
            <w:pPr>
              <w:widowControl/>
              <w:jc w:val="both"/>
              <w:rPr>
                <w:i/>
                <w:sz w:val="20"/>
                <w:szCs w:val="20"/>
                <w:lang w:eastAsia="en-US"/>
              </w:rPr>
            </w:pPr>
            <w:r w:rsidRPr="00240863">
              <w:rPr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90084C" w:rsidRPr="00F65EE8" w:rsidRDefault="0090084C" w:rsidP="009D7489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7D5FB8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10.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подтверждающий соответствие требованиям технических регламентов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Документ, подтверждающий соответствие построенного, реконструированного объекта капитального строительства требованиям технических регламентов </w:t>
            </w:r>
          </w:p>
          <w:p w:rsidR="0090084C" w:rsidRPr="00F65EE8" w:rsidRDefault="0090084C" w:rsidP="007D5F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053F13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240863" w:rsidRDefault="0090084C" w:rsidP="00053F1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F65EE8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</w:p>
          <w:p w:rsidR="0090084C" w:rsidRPr="00240863" w:rsidRDefault="0090084C" w:rsidP="00053F1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  <w:p w:rsidR="0090084C" w:rsidRPr="00240863" w:rsidRDefault="0090084C" w:rsidP="00053F13">
            <w:pPr>
              <w:widowControl/>
              <w:jc w:val="both"/>
              <w:rPr>
                <w:i/>
                <w:sz w:val="20"/>
                <w:szCs w:val="20"/>
                <w:lang w:eastAsia="en-US"/>
              </w:rPr>
            </w:pPr>
            <w:r w:rsidRPr="00240863">
              <w:rPr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90084C" w:rsidRPr="00F65EE8" w:rsidRDefault="0090084C" w:rsidP="007D5FB8">
            <w:pPr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1"/>
              <w:spacing w:line="240" w:lineRule="auto"/>
              <w:jc w:val="left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Подписывается лицом, осуществляющим строительство</w:t>
            </w:r>
          </w:p>
          <w:p w:rsidR="0090084C" w:rsidRPr="00F65EE8" w:rsidRDefault="0090084C" w:rsidP="007D5FB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7D5FB8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11.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подтверждающий соответствие  проектной документации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</w:p>
          <w:p w:rsidR="0090084C" w:rsidRPr="00F65EE8" w:rsidRDefault="0090084C" w:rsidP="007D5F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7D5FB8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Обязательный документ</w:t>
            </w:r>
          </w:p>
          <w:p w:rsidR="0090084C" w:rsidRPr="00F65EE8" w:rsidRDefault="0090084C" w:rsidP="007D5FB8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Подписывается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договора, а также лицом, осуществляющим строительный контроль, в случае осуществления строительного контроля на основании договора)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7D5FB8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12.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rPr>
                <w:sz w:val="20"/>
                <w:szCs w:val="20"/>
                <w:highlight w:val="green"/>
              </w:rPr>
            </w:pPr>
            <w:r w:rsidRPr="00F65EE8">
              <w:rPr>
                <w:sz w:val="20"/>
                <w:szCs w:val="20"/>
              </w:rPr>
              <w:t>Документы, подтверждающие соответствие построенного, реконструированного объекта капитального строительства техническим условиям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Акт соответствия построенного, реконструированного объекта капитального строительства техническим условиям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E75D2E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6D4F36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при наличии сетей инженерно-технического обеспечения.</w:t>
            </w:r>
          </w:p>
          <w:p w:rsidR="0090084C" w:rsidRPr="00F65EE8" w:rsidRDefault="0090084C" w:rsidP="00E75D2E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240863" w:rsidRDefault="0090084C" w:rsidP="00E75D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F65EE8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</w:p>
          <w:p w:rsidR="0090084C" w:rsidRPr="00240863" w:rsidRDefault="0090084C" w:rsidP="00E75D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  <w:p w:rsidR="0090084C" w:rsidRPr="00240863" w:rsidRDefault="0090084C" w:rsidP="00E75D2E">
            <w:pPr>
              <w:widowControl/>
              <w:jc w:val="both"/>
              <w:rPr>
                <w:i/>
                <w:sz w:val="20"/>
                <w:szCs w:val="20"/>
                <w:lang w:eastAsia="en-US"/>
              </w:rPr>
            </w:pPr>
            <w:r w:rsidRPr="00240863">
              <w:rPr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90084C" w:rsidRPr="00F65EE8" w:rsidRDefault="0090084C" w:rsidP="007D5FB8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Подписывается представителями организаций, осуществляющих эксплуатацию сетей инженерно-технического обеспечения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7D5FB8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Схема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E75D2E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240863" w:rsidRDefault="0090084C" w:rsidP="00E75D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F65EE8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</w:p>
          <w:p w:rsidR="0090084C" w:rsidRPr="00240863" w:rsidRDefault="0090084C" w:rsidP="00E75D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  <w:p w:rsidR="0090084C" w:rsidRPr="00240863" w:rsidRDefault="0090084C" w:rsidP="00E75D2E">
            <w:pPr>
              <w:widowControl/>
              <w:jc w:val="both"/>
              <w:rPr>
                <w:i/>
                <w:sz w:val="20"/>
                <w:szCs w:val="20"/>
                <w:lang w:eastAsia="en-US"/>
              </w:rPr>
            </w:pPr>
            <w:r w:rsidRPr="00240863">
              <w:rPr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Подписывается лицом, осуществляющим строительство, и застройщиком или техническим заказчиком в случае в случае осуществления строительства, реконструкции на основании договора строительного подряда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F62FA0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14.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Заключение органа государственного контроля (надзора)</w:t>
            </w:r>
          </w:p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85493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Заключение органа государственного строительного надзора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</w:p>
          <w:p w:rsidR="0090084C" w:rsidRPr="00F65EE8" w:rsidRDefault="0090084C" w:rsidP="007D5F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7D5F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Заключение государственного экологического контроля</w:t>
            </w:r>
          </w:p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F350AE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F350AE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7D5FB8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в случае, если предусмотрено осуществление государственного строительного надзора.</w:t>
            </w:r>
          </w:p>
          <w:p w:rsidR="0090084C" w:rsidRPr="00F65EE8" w:rsidRDefault="0090084C" w:rsidP="007D5FB8">
            <w:pPr>
              <w:pStyle w:val="Style1"/>
              <w:rPr>
                <w:sz w:val="20"/>
                <w:szCs w:val="20"/>
              </w:rPr>
            </w:pPr>
          </w:p>
          <w:p w:rsidR="0090084C" w:rsidRPr="00F65EE8" w:rsidRDefault="0090084C" w:rsidP="007D5FB8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в случаях, предусмотренных частью 7 статьи 54 Градостроительного кодекса РФ</w:t>
            </w:r>
          </w:p>
          <w:p w:rsidR="0090084C" w:rsidRPr="00F65EE8" w:rsidRDefault="0090084C" w:rsidP="007D5FB8">
            <w:pPr>
              <w:pStyle w:val="Style1"/>
              <w:rPr>
                <w:sz w:val="20"/>
                <w:szCs w:val="20"/>
              </w:rPr>
            </w:pPr>
          </w:p>
          <w:p w:rsidR="0090084C" w:rsidRPr="00F65EE8" w:rsidRDefault="0090084C" w:rsidP="007D5FB8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240863" w:rsidRDefault="0090084C" w:rsidP="007D5FB8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>Заключение должно содержать информацию о нормативных значениях показателей, включенных в состав требований энергетической эффективности объекта капитального строительства, и о фактических значениях таких показателей, определенных в отношении построенного, реконструированного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ресурсов.</w:t>
            </w:r>
          </w:p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7D5FB8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BA4C2F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15.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Документ, подтверждающий заключение договора обязательного страхования гражданской ответственности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jc w:val="both"/>
              <w:rPr>
                <w:color w:val="000000"/>
                <w:sz w:val="20"/>
                <w:szCs w:val="20"/>
              </w:rPr>
            </w:pPr>
            <w:r w:rsidRPr="00F65EE8">
              <w:rPr>
                <w:color w:val="000000"/>
                <w:sz w:val="20"/>
                <w:szCs w:val="20"/>
              </w:rPr>
              <w:t>Страховой полис</w:t>
            </w:r>
          </w:p>
          <w:p w:rsidR="0090084C" w:rsidRPr="00F65EE8" w:rsidRDefault="0090084C" w:rsidP="007D5F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color w:val="000000"/>
                <w:sz w:val="20"/>
                <w:szCs w:val="20"/>
              </w:rPr>
              <w:t xml:space="preserve">(подтверждает наличие </w:t>
            </w:r>
            <w:r w:rsidRPr="00F65EE8">
              <w:rPr>
                <w:sz w:val="20"/>
                <w:szCs w:val="20"/>
              </w:rPr>
              <w:t>договора обязательного страхованиягражданской ответственности владельца опасного объекта за причинение вреда в результате аварии на опасном объекте)</w:t>
            </w:r>
          </w:p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7D5FB8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90084C" w:rsidRPr="00F65EE8" w:rsidRDefault="0090084C" w:rsidP="007D5FB8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7D5FB8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при наличии опасного объекта.</w:t>
            </w:r>
          </w:p>
          <w:p w:rsidR="0090084C" w:rsidRPr="00F65EE8" w:rsidRDefault="0090084C" w:rsidP="007D5FB8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Договор заключается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F62FA0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16.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подтверждающий факт приемки выполненных работ по сохранению объекта культурного наследия</w:t>
            </w:r>
          </w:p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85493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Акт приемки выполненных работ по сохранению объекта культурного наследия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F350AE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F350AE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766D2C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в случае проведения реставрации, консервации, ремонта объекта культурного наследия и его приспособления для современного использования.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Форма акта утверждается соответствующим органом охраны объектов культурного наследия, определенным Федеральным законом от 25.06.2002 № 73-ФЗ «Об объектах культурного наследия (памятниках истории и культуры) народов Российской Федерации»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F62FA0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17.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Технический план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Технический план объекта капитального строительства</w:t>
            </w:r>
          </w:p>
          <w:p w:rsidR="0090084C" w:rsidRPr="00F65EE8" w:rsidRDefault="0090084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560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5601DA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 в бумажной форме или в форме электронного документа (</w:t>
            </w:r>
            <w:r w:rsidRPr="00F65EE8">
              <w:rPr>
                <w:sz w:val="20"/>
                <w:szCs w:val="20"/>
                <w:lang w:val="en-US"/>
              </w:rPr>
              <w:t>CD</w:t>
            </w:r>
            <w:r w:rsidRPr="00F65EE8">
              <w:rPr>
                <w:sz w:val="20"/>
                <w:szCs w:val="20"/>
              </w:rPr>
              <w:t>).</w:t>
            </w:r>
          </w:p>
          <w:p w:rsidR="0090084C" w:rsidRPr="00F65EE8" w:rsidRDefault="0090084C" w:rsidP="00766D2C">
            <w:pPr>
              <w:pStyle w:val="Style1"/>
              <w:widowControl/>
              <w:rPr>
                <w:b/>
                <w:sz w:val="20"/>
                <w:szCs w:val="20"/>
                <w:highlight w:val="gree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E75D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E75D2E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240863" w:rsidRDefault="0090084C" w:rsidP="00E75D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F65EE8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</w:p>
          <w:p w:rsidR="0090084C" w:rsidRPr="00240863" w:rsidRDefault="0090084C" w:rsidP="00E75D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  <w:p w:rsidR="0090084C" w:rsidRPr="00240863" w:rsidRDefault="0090084C" w:rsidP="00E75D2E">
            <w:pPr>
              <w:widowControl/>
              <w:jc w:val="both"/>
              <w:rPr>
                <w:i/>
                <w:sz w:val="20"/>
                <w:szCs w:val="20"/>
                <w:lang w:eastAsia="en-US"/>
              </w:rPr>
            </w:pPr>
            <w:r w:rsidRPr="00240863">
              <w:rPr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Подготавливается в соответствии с Федеральным законом от 13.07.2015 № 218-ФЗ «О государственной регистрации недвижимости» </w:t>
            </w:r>
          </w:p>
          <w:p w:rsidR="0090084C" w:rsidRPr="00F65EE8" w:rsidRDefault="0090084C" w:rsidP="00766D2C">
            <w:pPr>
              <w:pStyle w:val="Style11"/>
              <w:spacing w:line="240" w:lineRule="auto"/>
              <w:rPr>
                <w:sz w:val="20"/>
                <w:szCs w:val="20"/>
              </w:rPr>
            </w:pPr>
          </w:p>
          <w:p w:rsidR="0090084C" w:rsidRPr="00F65EE8" w:rsidRDefault="0090084C" w:rsidP="00766D2C">
            <w:pPr>
              <w:pStyle w:val="Style11"/>
              <w:spacing w:line="240" w:lineRule="auto"/>
              <w:rPr>
                <w:sz w:val="20"/>
                <w:szCs w:val="20"/>
              </w:rPr>
            </w:pPr>
          </w:p>
          <w:p w:rsidR="0090084C" w:rsidRPr="00F65EE8" w:rsidRDefault="0090084C" w:rsidP="00766D2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Электронный документ заверяется усиленной квалифицированной электронной подписью кадастрового инженера, подготовившего технический план.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7D5FB8">
        <w:trPr>
          <w:trHeight w:val="382"/>
        </w:trPr>
        <w:tc>
          <w:tcPr>
            <w:tcW w:w="150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F65EE8">
              <w:rPr>
                <w:b/>
                <w:sz w:val="20"/>
                <w:szCs w:val="20"/>
              </w:rPr>
              <w:t>Подуслуга № 3</w:t>
            </w:r>
          </w:p>
        </w:tc>
      </w:tr>
      <w:tr w:rsidR="0090084C" w:rsidRPr="00F65EE8" w:rsidTr="007D5FB8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Заявление о выдаче разрешения на ввод объектов в эксплуатацию</w:t>
            </w:r>
          </w:p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1 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Обязательный документ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В заявлении указываются: </w:t>
            </w:r>
          </w:p>
          <w:p w:rsidR="0090084C" w:rsidRPr="00F65EE8" w:rsidRDefault="0090084C" w:rsidP="009D7489">
            <w:pPr>
              <w:pStyle w:val="Style1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для физического лица - фамилия, имя, отчество (последнее - при наличии), </w:t>
            </w:r>
          </w:p>
          <w:p w:rsidR="0090084C" w:rsidRPr="00F65EE8" w:rsidRDefault="0090084C" w:rsidP="009D7489">
            <w:pPr>
              <w:pStyle w:val="Style1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паспортные данные: серия, N, кем выдан, адрес места жительства, контактный телефон, адрес электронной почты (при наличии)</w:t>
            </w:r>
          </w:p>
          <w:p w:rsidR="0090084C" w:rsidRPr="00F65EE8" w:rsidRDefault="0090084C" w:rsidP="009D7489">
            <w:pPr>
              <w:pStyle w:val="Style1"/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для юридического лица - название юридического лица, почтовый адрес, контактный телефон, адрес электронной почты (при наличии)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5601DA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Default="0090084C" w:rsidP="00737B45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90084C" w:rsidRPr="00F65EE8" w:rsidRDefault="0090084C" w:rsidP="00737B45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i/>
                <w:sz w:val="22"/>
                <w:szCs w:val="22"/>
              </w:rPr>
              <w:t>№ 2 к технологической схеме</w:t>
            </w:r>
          </w:p>
        </w:tc>
      </w:tr>
      <w:tr w:rsidR="0090084C" w:rsidRPr="00F65EE8" w:rsidTr="007D5FB8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2.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3.</w:t>
            </w:r>
            <w:r w:rsidRPr="00F65EE8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jc w:val="both"/>
              <w:rPr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6.</w:t>
            </w:r>
            <w:r w:rsidRPr="00F65EE8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0084C" w:rsidRPr="00240863" w:rsidRDefault="0090084C" w:rsidP="009D748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40863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внутренней стороны документа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разворота бланка документа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240863" w:rsidRDefault="0090084C" w:rsidP="009D748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Обязательный документ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0084C" w:rsidRPr="00240863" w:rsidRDefault="0090084C" w:rsidP="009D748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3. </w:t>
            </w:r>
            <w:r w:rsidRPr="00F65EE8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40863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90084C" w:rsidRPr="00240863" w:rsidRDefault="0090084C" w:rsidP="009D748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90084C" w:rsidRPr="00240863" w:rsidRDefault="0090084C" w:rsidP="009D748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90084C" w:rsidRPr="00240863" w:rsidRDefault="0090084C" w:rsidP="009D748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0084C" w:rsidRPr="00240863" w:rsidRDefault="0090084C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40863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90084C" w:rsidRPr="00240863" w:rsidRDefault="0090084C" w:rsidP="009D748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6. </w:t>
            </w:r>
            <w:r w:rsidRPr="00F65EE8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40863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90084C" w:rsidRPr="00240863" w:rsidRDefault="0090084C" w:rsidP="009D748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7. </w:t>
            </w:r>
            <w:r w:rsidRPr="00F65EE8">
              <w:rPr>
                <w:sz w:val="20"/>
                <w:szCs w:val="20"/>
              </w:rPr>
              <w:t>Удостоверение личности военнослужащего</w:t>
            </w:r>
            <w:r w:rsidRPr="00240863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7D5FB8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F65EE8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F65EE8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F65EE8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F62FA0">
        <w:trPr>
          <w:trHeight w:val="1286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4.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766D2C">
            <w:pPr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7D5FB8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5.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90084C" w:rsidRPr="00F65EE8" w:rsidRDefault="0090084C" w:rsidP="009D748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Доверенность от юридического лица</w:t>
            </w:r>
          </w:p>
          <w:p w:rsidR="0090084C" w:rsidRPr="00F65EE8" w:rsidRDefault="0090084C" w:rsidP="009D7489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90084C" w:rsidRPr="00F65EE8" w:rsidRDefault="0090084C" w:rsidP="009D7489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9D7489">
            <w:pPr>
              <w:pStyle w:val="Style1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9D7489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90084C" w:rsidRPr="00F65EE8" w:rsidRDefault="0090084C" w:rsidP="009D748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5601DA">
        <w:trPr>
          <w:trHeight w:val="551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6.</w:t>
            </w:r>
          </w:p>
        </w:tc>
        <w:tc>
          <w:tcPr>
            <w:tcW w:w="1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Правоустанавливающие документы на земельный участок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5601DA" w:rsidRDefault="0090084C" w:rsidP="00766D2C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Выписка из </w:t>
            </w:r>
            <w:r w:rsidRPr="005601DA">
              <w:rPr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90084C" w:rsidRPr="00F65EE8" w:rsidRDefault="0090084C" w:rsidP="00766D2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1 </w:t>
            </w:r>
          </w:p>
          <w:p w:rsidR="0090084C" w:rsidRPr="005601DA" w:rsidRDefault="0090084C" w:rsidP="00766D2C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Предъявляется оригинал </w:t>
            </w:r>
            <w:r w:rsidRPr="005601DA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90084C" w:rsidRPr="00F65EE8" w:rsidRDefault="0090084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заявителем в по желанию или указывается на его наличие в заявлении</w:t>
            </w:r>
            <w:r w:rsidRPr="00F65EE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90084C" w:rsidRPr="00F65EE8" w:rsidRDefault="0090084C" w:rsidP="00766D2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5601DA">
        <w:trPr>
          <w:trHeight w:val="551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5601DA" w:rsidRDefault="0090084C" w:rsidP="00766D2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601DA">
              <w:rPr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недвижимости:</w:t>
            </w:r>
          </w:p>
          <w:p w:rsidR="0090084C" w:rsidRPr="00F65EE8" w:rsidRDefault="0090084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 договоры и акты приема-передачи к ним (купля-продажа, дарение, мена, приватизация и др.);</w:t>
            </w:r>
          </w:p>
          <w:p w:rsidR="0090084C" w:rsidRPr="00F65EE8" w:rsidRDefault="0090084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 решения судов, вступившие в законную силу (в том числе мировое соглашение, утвержденное судом);</w:t>
            </w:r>
          </w:p>
          <w:p w:rsidR="0090084C" w:rsidRPr="00F65EE8" w:rsidRDefault="0090084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 свидетельства о праве на наследство;</w:t>
            </w:r>
          </w:p>
          <w:p w:rsidR="0090084C" w:rsidRPr="00F65EE8" w:rsidRDefault="0090084C" w:rsidP="00766D2C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 решения, постановления, распоряжения, акты органов государственной власти или органов местного самоуправления (их должностных лиц) о предоставлении (выделении) земельных участков.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1 </w:t>
            </w:r>
          </w:p>
          <w:p w:rsidR="0090084C" w:rsidRPr="00F65EE8" w:rsidRDefault="0090084C" w:rsidP="00766D2C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Предъявляется оригинал </w:t>
            </w:r>
            <w:r w:rsidRPr="005601DA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766D2C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Предоставляется в случае, если </w:t>
            </w:r>
            <w:r w:rsidRPr="005601DA">
              <w:rPr>
                <w:sz w:val="20"/>
                <w:szCs w:val="20"/>
                <w:lang w:eastAsia="en-US"/>
              </w:rPr>
              <w:t xml:space="preserve"> правоустанавливающие документы на объекты недвижимости не зарегистрированы в Едином государственном реестре недвижимости.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CF2ED2">
        <w:trPr>
          <w:trHeight w:val="382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7.</w:t>
            </w:r>
          </w:p>
        </w:tc>
        <w:tc>
          <w:tcPr>
            <w:tcW w:w="1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Документация по планировке территории</w:t>
            </w:r>
          </w:p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  <w:highlight w:val="cyan"/>
              </w:rPr>
            </w:pPr>
          </w:p>
          <w:p w:rsidR="0090084C" w:rsidRPr="00F65EE8" w:rsidRDefault="0090084C" w:rsidP="00766D2C">
            <w:pPr>
              <w:pStyle w:val="Style1"/>
              <w:widowControl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Проект планировки территории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F350AE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F350AE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F350A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F350AE">
            <w:pPr>
              <w:pStyle w:val="Style1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CF2ED2">
        <w:trPr>
          <w:trHeight w:val="382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Проект межевания территории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F350AE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F350AE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F350A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F350AE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F62FA0">
        <w:trPr>
          <w:trHeight w:val="194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8.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240863" w:rsidRDefault="0090084C" w:rsidP="00766D2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  <w:lang w:eastAsia="en-US"/>
              </w:rPr>
              <w:t>Документ, подтверждающий соответствие проектной документации установленным требованиям</w:t>
            </w:r>
          </w:p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Разрешение на строительство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766D2C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  <w:r w:rsidRPr="00F65EE8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F62FA0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9.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подтверждающий факт приемки объекта капитального строительства</w:t>
            </w:r>
          </w:p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766D2C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Акт приемки объекта капитального строительства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766D2C">
            <w:pPr>
              <w:pStyle w:val="Style1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в случае осуществления строительства, реконструкции на основании договора строительного подряда.</w:t>
            </w:r>
          </w:p>
          <w:p w:rsidR="0090084C" w:rsidRPr="00F65EE8" w:rsidRDefault="0090084C" w:rsidP="00766D2C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90084C" w:rsidRPr="00240863" w:rsidRDefault="0090084C" w:rsidP="00E75D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F65EE8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</w:p>
          <w:p w:rsidR="0090084C" w:rsidRPr="00240863" w:rsidRDefault="0090084C" w:rsidP="00E75D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  <w:p w:rsidR="0090084C" w:rsidRPr="00F65EE8" w:rsidRDefault="0090084C" w:rsidP="00766D2C">
            <w:pPr>
              <w:pStyle w:val="Style1"/>
              <w:jc w:val="both"/>
              <w:rPr>
                <w:sz w:val="20"/>
                <w:szCs w:val="20"/>
                <w:highlight w:val="green"/>
              </w:rPr>
            </w:pPr>
            <w:r w:rsidRPr="00240863">
              <w:rPr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F62FA0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10.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подтверждающий соответствие требованиям технических регламентов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Документ, подтверждающий соответствие построенного, реконструированного объекта капитального строительства требованиям технических регламентов </w:t>
            </w:r>
          </w:p>
          <w:p w:rsidR="0090084C" w:rsidRPr="00F65EE8" w:rsidRDefault="0090084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E75D2E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240863" w:rsidRDefault="0090084C" w:rsidP="00E75D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F65EE8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</w:p>
          <w:p w:rsidR="0090084C" w:rsidRPr="00240863" w:rsidRDefault="0090084C" w:rsidP="00E75D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  <w:p w:rsidR="0090084C" w:rsidRPr="00F65EE8" w:rsidRDefault="0090084C" w:rsidP="00766D2C">
            <w:pPr>
              <w:widowControl/>
              <w:jc w:val="both"/>
              <w:rPr>
                <w:sz w:val="20"/>
                <w:szCs w:val="20"/>
                <w:highlight w:val="green"/>
              </w:rPr>
            </w:pPr>
            <w:r w:rsidRPr="00240863">
              <w:rPr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1"/>
              <w:spacing w:line="240" w:lineRule="auto"/>
              <w:jc w:val="left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Подписывается лицом, осуществляющим строительство</w:t>
            </w:r>
          </w:p>
          <w:p w:rsidR="0090084C" w:rsidRPr="00F65EE8" w:rsidRDefault="0090084C" w:rsidP="00766D2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F62FA0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11.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подтверждающий соответствие  проектной документации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</w:p>
          <w:p w:rsidR="0090084C" w:rsidRPr="00F65EE8" w:rsidRDefault="0090084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766D2C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Обязательный документ.</w:t>
            </w:r>
          </w:p>
          <w:p w:rsidR="0090084C" w:rsidRPr="00F65EE8" w:rsidRDefault="0090084C" w:rsidP="00766D2C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Подписывается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договора, а также лицом, осуществляющим строительный контроль, в случае осуществления строительного контроля на основании договора)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F62FA0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12.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rPr>
                <w:sz w:val="20"/>
                <w:szCs w:val="20"/>
                <w:highlight w:val="green"/>
              </w:rPr>
            </w:pPr>
            <w:r w:rsidRPr="00F65EE8">
              <w:rPr>
                <w:sz w:val="20"/>
                <w:szCs w:val="20"/>
              </w:rPr>
              <w:t>Документы, подтверждающие соответствие построенного, реконструированного объекта капитального строительства техническим условиям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Акт соответствия построенного, реконструированного объекта капитального строительства техническим условиям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E75D2E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BA4C2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при наличии сетей инженерно-технического обеспечения.</w:t>
            </w:r>
          </w:p>
          <w:p w:rsidR="0090084C" w:rsidRPr="00F65EE8" w:rsidRDefault="0090084C" w:rsidP="00E75D2E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240863" w:rsidRDefault="0090084C" w:rsidP="00E75D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F65EE8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</w:p>
          <w:p w:rsidR="0090084C" w:rsidRPr="00240863" w:rsidRDefault="0090084C" w:rsidP="00E75D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  <w:p w:rsidR="0090084C" w:rsidRPr="00F65EE8" w:rsidRDefault="0090084C" w:rsidP="00766D2C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  <w:r w:rsidRPr="00240863">
              <w:rPr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Подписывается представителями организаций, осуществляющих эксплуатацию сетей инженерно-технического обеспечения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F62FA0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Заключение органа государственного контроля (надзора)</w:t>
            </w:r>
          </w:p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85493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Заключение органа государственного строительного надзора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</w:p>
          <w:p w:rsidR="0090084C" w:rsidRPr="00F65EE8" w:rsidRDefault="0090084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0084C" w:rsidRPr="00F65EE8" w:rsidRDefault="0090084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Заключение государственного экологического контроля</w:t>
            </w:r>
          </w:p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F350AE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F350AE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766D2C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в случае, если предусмотрено осуществление государственного строительного надзора.</w:t>
            </w:r>
          </w:p>
          <w:p w:rsidR="0090084C" w:rsidRPr="00F65EE8" w:rsidRDefault="0090084C" w:rsidP="00766D2C">
            <w:pPr>
              <w:pStyle w:val="Style1"/>
              <w:rPr>
                <w:sz w:val="20"/>
                <w:szCs w:val="20"/>
              </w:rPr>
            </w:pPr>
          </w:p>
          <w:p w:rsidR="0090084C" w:rsidRPr="00F65EE8" w:rsidRDefault="0090084C" w:rsidP="00766D2C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в случаях, предусмотренных частью 7 статьи 54 Градостроительного кодекса РФ</w:t>
            </w:r>
          </w:p>
          <w:p w:rsidR="0090084C" w:rsidRPr="00F65EE8" w:rsidRDefault="0090084C" w:rsidP="00766D2C">
            <w:pPr>
              <w:pStyle w:val="Style1"/>
              <w:rPr>
                <w:sz w:val="20"/>
                <w:szCs w:val="20"/>
              </w:rPr>
            </w:pPr>
          </w:p>
          <w:p w:rsidR="0090084C" w:rsidRPr="00F65EE8" w:rsidRDefault="0090084C" w:rsidP="00766D2C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  <w:lang w:eastAsia="en-US"/>
              </w:rPr>
              <w:t>Заключение должно содержать информацию о нормативных значениях показателей, включенных в состав требований энергетической эффективности объекта капитального строительства, и о фактических значениях таких показателей, определенных в отношении построенного, реконструированного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F62FA0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676657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14.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Документ, подтверждающий заключение договора обязательного страхования гражданской ответственности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jc w:val="both"/>
              <w:rPr>
                <w:color w:val="000000"/>
                <w:sz w:val="20"/>
                <w:szCs w:val="20"/>
              </w:rPr>
            </w:pPr>
            <w:r w:rsidRPr="00F65EE8">
              <w:rPr>
                <w:color w:val="000000"/>
                <w:sz w:val="20"/>
                <w:szCs w:val="20"/>
              </w:rPr>
              <w:t>Страховой полис</w:t>
            </w:r>
          </w:p>
          <w:p w:rsidR="0090084C" w:rsidRPr="00F65EE8" w:rsidRDefault="0090084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color w:val="000000"/>
                <w:sz w:val="20"/>
                <w:szCs w:val="20"/>
              </w:rPr>
              <w:t xml:space="preserve">(подтверждает наличие </w:t>
            </w:r>
            <w:r w:rsidRPr="00F65EE8">
              <w:rPr>
                <w:sz w:val="20"/>
                <w:szCs w:val="20"/>
              </w:rPr>
              <w:t>договора обязательного страхованиягражданской ответственности владельца опасного объекта за причинение вреда в результате аварии на опасном объекте)</w:t>
            </w:r>
          </w:p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766D2C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766D2C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при наличии опасного объекта.</w:t>
            </w:r>
          </w:p>
          <w:p w:rsidR="0090084C" w:rsidRPr="00F65EE8" w:rsidRDefault="0090084C" w:rsidP="00766D2C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Договор заключается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F62FA0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15.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Документ, подтверждающий факт приемки выполненных работ по сохранению объекта культурного наследия</w:t>
            </w:r>
          </w:p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Акт приемки выполненных работ по сохранению объекта культурного наследия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F350AE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F350AE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766D2C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Предоставляется в случае проведения реставрации, консервации, ремонта объекта культурного наследия и его приспособления для современного использования.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Форма акта утверждается соответствующим органом охраны объектов культурного наследия, определенным Федеральным законом от 25.06.2002 № 73-ФЗ «Об объектах культурного наследия (памятниках истории и культуры) народов Российской Федерации»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F62FA0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E75D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16.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E75D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Технический план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E75D2E">
            <w:pPr>
              <w:pStyle w:val="Style1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Технический план объекта капитального строительства</w:t>
            </w:r>
          </w:p>
          <w:p w:rsidR="0090084C" w:rsidRPr="00F65EE8" w:rsidRDefault="0090084C" w:rsidP="00E75D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E75D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  <w:p w:rsidR="0090084C" w:rsidRPr="00F65EE8" w:rsidRDefault="0090084C" w:rsidP="00E75D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Предъявляется оригинал в бумажной форме</w:t>
            </w:r>
            <w:bookmarkStart w:id="0" w:name="_GoBack"/>
            <w:bookmarkEnd w:id="0"/>
          </w:p>
          <w:p w:rsidR="0090084C" w:rsidRPr="00F65EE8" w:rsidRDefault="0090084C" w:rsidP="00E75D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или </w:t>
            </w:r>
          </w:p>
          <w:p w:rsidR="0090084C" w:rsidRPr="00F65EE8" w:rsidRDefault="0090084C" w:rsidP="00E75D2E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в форме электронного документа (</w:t>
            </w:r>
            <w:r w:rsidRPr="00F65EE8">
              <w:rPr>
                <w:sz w:val="20"/>
                <w:szCs w:val="20"/>
                <w:lang w:val="en-US"/>
              </w:rPr>
              <w:t>CD</w:t>
            </w:r>
            <w:r w:rsidRPr="00F65EE8">
              <w:rPr>
                <w:sz w:val="20"/>
                <w:szCs w:val="20"/>
              </w:rPr>
              <w:t>).</w:t>
            </w:r>
          </w:p>
          <w:p w:rsidR="0090084C" w:rsidRPr="00F65EE8" w:rsidRDefault="0090084C" w:rsidP="00E75D2E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E75D2E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E75D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Необязательный документ.</w:t>
            </w:r>
          </w:p>
          <w:p w:rsidR="0090084C" w:rsidRPr="00F65EE8" w:rsidRDefault="0090084C" w:rsidP="00E75D2E">
            <w:pPr>
              <w:widowControl/>
              <w:jc w:val="both"/>
              <w:rPr>
                <w:sz w:val="20"/>
                <w:szCs w:val="20"/>
              </w:rPr>
            </w:pPr>
          </w:p>
          <w:p w:rsidR="0090084C" w:rsidRPr="00240863" w:rsidRDefault="0090084C" w:rsidP="00E75D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65EE8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F65EE8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</w:p>
          <w:p w:rsidR="0090084C" w:rsidRPr="00240863" w:rsidRDefault="0090084C" w:rsidP="00E75D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  <w:p w:rsidR="0090084C" w:rsidRPr="00F65EE8" w:rsidRDefault="0090084C" w:rsidP="00E75D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E75D2E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Подготавливается в соответствии с Федеральным законом от 13.07.2015 № 218-ФЗ «О государственной регистрации недвижимости» </w:t>
            </w:r>
          </w:p>
          <w:p w:rsidR="0090084C" w:rsidRPr="00F65EE8" w:rsidRDefault="0090084C" w:rsidP="00E75D2E">
            <w:pPr>
              <w:pStyle w:val="Style11"/>
              <w:spacing w:line="240" w:lineRule="auto"/>
              <w:rPr>
                <w:sz w:val="20"/>
                <w:szCs w:val="20"/>
              </w:rPr>
            </w:pPr>
          </w:p>
          <w:p w:rsidR="0090084C" w:rsidRPr="00F65EE8" w:rsidRDefault="0090084C" w:rsidP="00E75D2E">
            <w:pPr>
              <w:pStyle w:val="Style11"/>
              <w:spacing w:line="240" w:lineRule="auto"/>
              <w:rPr>
                <w:sz w:val="20"/>
                <w:szCs w:val="20"/>
              </w:rPr>
            </w:pPr>
          </w:p>
          <w:p w:rsidR="0090084C" w:rsidRPr="00F65EE8" w:rsidRDefault="0090084C" w:rsidP="00E75D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Электронный документ заверяется усиленной квалифицированной электронной подписью кадастрового инженера, подготовившего технический план.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E75D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E75D2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90084C" w:rsidRPr="00240863" w:rsidRDefault="0090084C" w:rsidP="009D7489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0084C" w:rsidRPr="00240863" w:rsidRDefault="0090084C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40863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90084C" w:rsidRPr="00240863" w:rsidRDefault="0090084C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90084C" w:rsidRPr="00F65EE8" w:rsidTr="00C14593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в адрес, которого(ой) направляется межведомст</w:t>
            </w:r>
            <w:r w:rsidRPr="00F65EE8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F65EE8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F65EE8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Срок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90084C" w:rsidRPr="00F65EE8" w:rsidTr="00C14593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90084C" w:rsidRPr="00F65EE8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</w:tc>
      </w:tr>
      <w:tr w:rsidR="0090084C" w:rsidRPr="00F65EE8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</w:tr>
      <w:tr w:rsidR="0090084C" w:rsidRPr="00F65EE8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F65EE8">
              <w:rPr>
                <w:rStyle w:val="FontStyle23"/>
                <w:b/>
                <w:sz w:val="20"/>
                <w:szCs w:val="20"/>
              </w:rPr>
              <w:t>Подуслуга № 2</w:t>
            </w:r>
          </w:p>
        </w:tc>
      </w:tr>
      <w:tr w:rsidR="0090084C" w:rsidRPr="00F65EE8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i/>
                <w:sz w:val="20"/>
                <w:szCs w:val="20"/>
              </w:rPr>
            </w:pPr>
            <w:r w:rsidRPr="00F65EE8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</w:tr>
      <w:tr w:rsidR="0090084C" w:rsidRPr="00F65EE8" w:rsidTr="00C60842">
        <w:trPr>
          <w:trHeight w:val="312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E73E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F65EE8">
              <w:rPr>
                <w:rStyle w:val="FontStyle23"/>
                <w:b/>
                <w:sz w:val="20"/>
                <w:szCs w:val="20"/>
              </w:rPr>
              <w:t>Подуслуга № 3</w:t>
            </w:r>
          </w:p>
        </w:tc>
      </w:tr>
      <w:tr w:rsidR="0090084C" w:rsidRPr="00F65EE8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60842">
            <w:pPr>
              <w:pStyle w:val="Style1"/>
              <w:widowControl/>
              <w:rPr>
                <w:i/>
                <w:sz w:val="20"/>
                <w:szCs w:val="20"/>
              </w:rPr>
            </w:pPr>
            <w:r w:rsidRPr="00F65EE8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</w:t>
            </w:r>
          </w:p>
        </w:tc>
      </w:tr>
    </w:tbl>
    <w:p w:rsidR="0090084C" w:rsidRPr="00240863" w:rsidRDefault="0090084C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90084C" w:rsidRPr="00240863" w:rsidRDefault="0090084C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40863">
        <w:rPr>
          <w:rStyle w:val="FontStyle20"/>
          <w:sz w:val="20"/>
          <w:szCs w:val="20"/>
        </w:rPr>
        <w:t>Раздел 6. Результат «подуслуги»</w:t>
      </w:r>
    </w:p>
    <w:p w:rsidR="0090084C" w:rsidRPr="00240863" w:rsidRDefault="0090084C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90084C" w:rsidRPr="00F65EE8" w:rsidTr="00C14593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Требования к документу/ документам, являющемуся(имся) результатом «подуслуги»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являющегося (ихся) результатом «подуслуги»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90084C" w:rsidRPr="00F65EE8" w:rsidTr="00C14593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90084C" w:rsidRPr="00F65EE8" w:rsidRDefault="0090084C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90084C" w:rsidRPr="00F65EE8" w:rsidTr="00C1459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90084C" w:rsidRPr="00F65EE8" w:rsidTr="00C14593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F65EE8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F65EE8">
              <w:rPr>
                <w:rStyle w:val="FontStyle23"/>
                <w:b/>
                <w:sz w:val="20"/>
                <w:szCs w:val="20"/>
              </w:rPr>
              <w:t>Подуслуга № 2</w:t>
            </w:r>
          </w:p>
          <w:p w:rsidR="0090084C" w:rsidRPr="00F65EE8" w:rsidRDefault="0090084C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b/>
                <w:sz w:val="20"/>
                <w:szCs w:val="20"/>
              </w:rPr>
              <w:t>Подуслуга № 3</w:t>
            </w:r>
          </w:p>
        </w:tc>
      </w:tr>
      <w:tr w:rsidR="0090084C" w:rsidRPr="00F65EE8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6084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Разрешение на ввод объекта в эксплуатацию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60842">
            <w:pPr>
              <w:pStyle w:val="Style1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Форма  утверждена приказом Министерства строительства и жилищно-коммунального хозяйства Российской Федерации от 19 февраля 2015 г. № 117/пр «Об утверждении формы разрешения на строительство и формы разрешения на ввод объекта в эксплуатацию»</w:t>
            </w:r>
          </w:p>
          <w:p w:rsidR="0090084C" w:rsidRPr="00F65EE8" w:rsidRDefault="0090084C" w:rsidP="00C60842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90084C" w:rsidRPr="00676657" w:rsidRDefault="0090084C" w:rsidP="00873AC4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676657">
              <w:rPr>
                <w:sz w:val="20"/>
                <w:szCs w:val="20"/>
                <w:lang w:eastAsia="en-US"/>
              </w:rPr>
              <w:t>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строительства, подготовленный в соответствии с Федеральным законом от 13 июля 2015 года № 218-ФЗ «О государственной регистрации недвижимости»</w:t>
            </w:r>
          </w:p>
          <w:p w:rsidR="0090084C" w:rsidRPr="00F65EE8" w:rsidRDefault="0090084C" w:rsidP="00101A11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Положительный</w:t>
            </w:r>
          </w:p>
          <w:p w:rsidR="0090084C" w:rsidRPr="00F65EE8" w:rsidRDefault="0090084C" w:rsidP="00C60842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  <w:p w:rsidR="0090084C" w:rsidRPr="00F65EE8" w:rsidRDefault="0090084C" w:rsidP="00C60842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  <w:p w:rsidR="0090084C" w:rsidRPr="00F65EE8" w:rsidRDefault="0090084C" w:rsidP="00C60842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  <w:p w:rsidR="0090084C" w:rsidRPr="00F65EE8" w:rsidRDefault="0090084C" w:rsidP="00C60842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  <w:p w:rsidR="0090084C" w:rsidRPr="00F65EE8" w:rsidRDefault="0090084C" w:rsidP="00C60842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6084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6084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E73E8F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 лично в Администрации</w:t>
            </w:r>
          </w:p>
          <w:p w:rsidR="0090084C" w:rsidRPr="00F65EE8" w:rsidRDefault="0090084C" w:rsidP="00E73E8F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 лично в МФЦ</w:t>
            </w:r>
          </w:p>
          <w:p w:rsidR="0090084C" w:rsidRPr="00F65EE8" w:rsidRDefault="0090084C" w:rsidP="00E73E8F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A4C2E" w:rsidRDefault="0090084C" w:rsidP="009532D2">
            <w:pPr>
              <w:pStyle w:val="Style1"/>
              <w:widowControl/>
              <w:rPr>
                <w:i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90084C" w:rsidRPr="00770183" w:rsidRDefault="0090084C" w:rsidP="009532D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30 календарных дней с даты получения результата услуги </w:t>
            </w:r>
          </w:p>
          <w:p w:rsidR="0090084C" w:rsidRPr="00F65EE8" w:rsidRDefault="0090084C" w:rsidP="00C60842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C60842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Уведомление об отказе в предоставлении муниципальной услуги 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60842">
            <w:pPr>
              <w:pStyle w:val="Style1"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Выдается в конце оказания услуги на утвержденном бланке с обоснованием причин отказа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6084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6084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E73E8F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 лично в Администрации</w:t>
            </w:r>
          </w:p>
          <w:p w:rsidR="0090084C" w:rsidRPr="00F65EE8" w:rsidRDefault="0090084C" w:rsidP="00E73E8F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 лично в МФЦ</w:t>
            </w:r>
          </w:p>
          <w:p w:rsidR="0090084C" w:rsidRPr="00F65EE8" w:rsidRDefault="0090084C" w:rsidP="00E73E8F">
            <w:pPr>
              <w:pStyle w:val="Style1"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A4C2E" w:rsidRDefault="0090084C" w:rsidP="009532D2">
            <w:pPr>
              <w:pStyle w:val="Style1"/>
              <w:widowControl/>
              <w:rPr>
                <w:i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90084C" w:rsidRPr="00770183" w:rsidRDefault="0090084C" w:rsidP="009532D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</w:tbl>
    <w:p w:rsidR="0090084C" w:rsidRPr="00240863" w:rsidRDefault="0090084C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90084C" w:rsidRPr="00240863" w:rsidRDefault="0090084C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40863">
        <w:rPr>
          <w:rStyle w:val="FontStyle20"/>
          <w:sz w:val="20"/>
          <w:szCs w:val="20"/>
        </w:rPr>
        <w:t xml:space="preserve">Раздел </w:t>
      </w:r>
      <w:r w:rsidRPr="00240863">
        <w:rPr>
          <w:rStyle w:val="FontStyle22"/>
          <w:sz w:val="20"/>
          <w:szCs w:val="20"/>
        </w:rPr>
        <w:t xml:space="preserve">7. </w:t>
      </w:r>
      <w:r w:rsidRPr="00240863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240863">
        <w:rPr>
          <w:rStyle w:val="FontStyle23"/>
          <w:sz w:val="20"/>
          <w:szCs w:val="20"/>
        </w:rPr>
        <w:t>«подуслуги»</w:t>
      </w:r>
    </w:p>
    <w:p w:rsidR="0090084C" w:rsidRPr="00240863" w:rsidRDefault="0090084C" w:rsidP="007840B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0084C" w:rsidRPr="00240863" w:rsidRDefault="0090084C" w:rsidP="007840B8">
      <w:pPr>
        <w:widowControl/>
        <w:rPr>
          <w:sz w:val="20"/>
          <w:szCs w:val="20"/>
        </w:rPr>
      </w:pPr>
    </w:p>
    <w:tbl>
      <w:tblPr>
        <w:tblW w:w="1535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2448"/>
        <w:gridCol w:w="1850"/>
        <w:gridCol w:w="1984"/>
      </w:tblGrid>
      <w:tr w:rsidR="0090084C" w:rsidRPr="00F65EE8" w:rsidTr="00653857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90084C" w:rsidRPr="00F65EE8" w:rsidTr="00653857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90084C" w:rsidRPr="00F65EE8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F65EE8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  <w:p w:rsidR="0090084C" w:rsidRPr="00F65EE8" w:rsidRDefault="0090084C" w:rsidP="00202922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F65EE8">
              <w:rPr>
                <w:rStyle w:val="FontStyle23"/>
                <w:b/>
                <w:sz w:val="20"/>
                <w:szCs w:val="20"/>
              </w:rPr>
              <w:t>Подуслуга № 2</w:t>
            </w:r>
          </w:p>
          <w:p w:rsidR="0090084C" w:rsidRPr="00F65EE8" w:rsidRDefault="0090084C" w:rsidP="00202922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F65EE8">
              <w:rPr>
                <w:rStyle w:val="FontStyle23"/>
                <w:b/>
                <w:sz w:val="20"/>
                <w:szCs w:val="20"/>
              </w:rPr>
              <w:t>Подуслуга № 3</w:t>
            </w:r>
          </w:p>
        </w:tc>
      </w:tr>
      <w:tr w:rsidR="0090084C" w:rsidRPr="00F65EE8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gwt-inlinehtml"/>
                <w:sz w:val="20"/>
                <w:szCs w:val="20"/>
              </w:rPr>
              <w:t>Прием и регистрация заявления, документов для предоставления муниципальной услуги;</w:t>
            </w:r>
          </w:p>
        </w:tc>
      </w:tr>
      <w:tr w:rsidR="0090084C" w:rsidRPr="00F65EE8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Основания для начала административной процедуры-Обращение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нет</w:t>
            </w:r>
          </w:p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             -</w:t>
            </w:r>
          </w:p>
        </w:tc>
      </w:tr>
      <w:tr w:rsidR="0090084C" w:rsidRPr="00F65EE8" w:rsidTr="00653857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На следующий рабочий день после приема документов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Организация курьерской службы МФЦ</w:t>
            </w:r>
          </w:p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Реестр передачи дел</w:t>
            </w:r>
          </w:p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Опись документов</w:t>
            </w:r>
          </w:p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0084C" w:rsidRPr="00F65EE8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FB4A38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На следующий рабочий день после подготовки результата услуги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Организация курьерской службы МФЦ</w:t>
            </w:r>
          </w:p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 xml:space="preserve">             -</w:t>
            </w:r>
          </w:p>
        </w:tc>
      </w:tr>
      <w:tr w:rsidR="0090084C" w:rsidRPr="00F65EE8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В день обращения заявителя (представителя заявителя)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F65EE8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90084C" w:rsidRDefault="0090084C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90084C" w:rsidRPr="00240863" w:rsidRDefault="0090084C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40863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90084C" w:rsidRPr="00240863" w:rsidRDefault="0090084C" w:rsidP="009B215C">
      <w:pPr>
        <w:widowControl/>
        <w:rPr>
          <w:sz w:val="20"/>
          <w:szCs w:val="20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3014"/>
      </w:tblGrid>
      <w:tr w:rsidR="0090084C" w:rsidRPr="00F65EE8" w:rsidTr="00AF11C0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F65EE8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F65EE8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F65EE8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90084C" w:rsidRPr="00F65EE8" w:rsidRDefault="0090084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F65EE8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F65EE8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F65EE8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F65EE8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F65EE8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90084C" w:rsidRPr="00F65EE8" w:rsidRDefault="0090084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F65EE8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F65EE8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F65EE8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F65EE8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F65EE8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F65EE8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F65EE8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84C" w:rsidRPr="00F65EE8" w:rsidRDefault="0090084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F65EE8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F65EE8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F65EE8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90084C" w:rsidRPr="00F65EE8" w:rsidRDefault="0090084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F65EE8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F65EE8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90084C" w:rsidRPr="00F65EE8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F65EE8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65EE8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90084C" w:rsidRPr="00F65EE8" w:rsidTr="00F312BA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F65EE8" w:rsidRDefault="0090084C" w:rsidP="00C85FA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90084C" w:rsidRPr="00F65EE8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737B45" w:rsidRDefault="0090084C" w:rsidP="009532D2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7" w:history="1">
              <w:r w:rsidRPr="00737B45">
                <w:rPr>
                  <w:rStyle w:val="Hyperlink"/>
                  <w:i/>
                  <w:color w:val="auto"/>
                  <w:sz w:val="22"/>
                  <w:szCs w:val="22"/>
                  <w:u w:val="none"/>
                </w:rPr>
                <w:t>https://uslugi.karelia.ru/rpeu/</w:t>
              </w:r>
            </w:hyperlink>
            <w:r w:rsidRPr="00737B45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90084C" w:rsidRPr="00737B45" w:rsidRDefault="0090084C" w:rsidP="009532D2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8" w:history="1">
              <w:r w:rsidRPr="00737B45">
                <w:rPr>
                  <w:rStyle w:val="Hyperlink"/>
                  <w:i/>
                  <w:color w:val="auto"/>
                  <w:sz w:val="22"/>
                  <w:szCs w:val="22"/>
                  <w:u w:val="none"/>
                </w:rPr>
                <w:t>https://www.gosuslugi.ru/structure/1000100010000002387</w:t>
              </w:r>
            </w:hyperlink>
            <w:r w:rsidRPr="00737B45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90084C" w:rsidRPr="00737B45" w:rsidRDefault="0090084C" w:rsidP="009532D2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737B45">
              <w:rPr>
                <w:rStyle w:val="FontStyle23"/>
                <w:i/>
                <w:sz w:val="22"/>
                <w:szCs w:val="22"/>
              </w:rPr>
              <w:t>http://louhiadm.ru/vlast/ispolnitelnaya_vlast/munitsipalnie_uslugi/reglamenti.html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737B45" w:rsidRDefault="0090084C" w:rsidP="009532D2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737B45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737B45" w:rsidRDefault="0090084C" w:rsidP="009532D2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737B45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737B45" w:rsidRDefault="0090084C" w:rsidP="009532D2">
            <w:r w:rsidRPr="00737B45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737B45" w:rsidRDefault="0090084C" w:rsidP="009532D2">
            <w:r w:rsidRPr="00737B45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737B45" w:rsidRDefault="0090084C" w:rsidP="009532D2">
            <w:r w:rsidRPr="00737B45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4C" w:rsidRPr="00737B45" w:rsidRDefault="0090084C" w:rsidP="009532D2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737B45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</w:tr>
    </w:tbl>
    <w:p w:rsidR="0090084C" w:rsidRPr="00240863" w:rsidRDefault="0090084C" w:rsidP="00747FC4">
      <w:pPr>
        <w:widowControl/>
        <w:autoSpaceDE/>
        <w:autoSpaceDN/>
        <w:adjustRightInd/>
        <w:spacing w:after="200" w:line="276" w:lineRule="auto"/>
        <w:rPr>
          <w:sz w:val="20"/>
          <w:szCs w:val="20"/>
        </w:rPr>
        <w:sectPr w:rsidR="0090084C" w:rsidRPr="00240863" w:rsidSect="0082348C">
          <w:headerReference w:type="default" r:id="rId9"/>
          <w:footerReference w:type="default" r:id="rId10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90084C" w:rsidRDefault="0090084C" w:rsidP="00873AC4">
      <w:pPr>
        <w:pStyle w:val="Style8"/>
        <w:widowControl/>
        <w:jc w:val="right"/>
        <w:rPr>
          <w:rStyle w:val="FontStyle21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1"/>
          <w:rFonts w:ascii="Times New Roman" w:hAnsi="Times New Roman" w:cs="Times New Roman"/>
          <w:sz w:val="24"/>
          <w:szCs w:val="24"/>
          <w:lang w:eastAsia="en-US"/>
        </w:rPr>
        <w:t>Приложение № 1</w:t>
      </w:r>
    </w:p>
    <w:p w:rsidR="0090084C" w:rsidRDefault="0090084C" w:rsidP="00873AC4">
      <w:pPr>
        <w:pStyle w:val="Style8"/>
        <w:widowControl/>
        <w:jc w:val="right"/>
        <w:rPr>
          <w:rStyle w:val="FontStyle21"/>
          <w:rFonts w:ascii="Times New Roman" w:hAnsi="Times New Roman" w:cs="Times New Roman"/>
          <w:sz w:val="24"/>
          <w:szCs w:val="24"/>
          <w:lang w:eastAsia="en-US"/>
        </w:rPr>
      </w:pPr>
    </w:p>
    <w:p w:rsidR="0090084C" w:rsidRPr="002B1D18" w:rsidRDefault="0090084C" w:rsidP="00873AC4">
      <w:pPr>
        <w:pStyle w:val="Style8"/>
        <w:widowControl/>
        <w:rPr>
          <w:rStyle w:val="FontStyle21"/>
          <w:rFonts w:ascii="Times New Roman" w:hAnsi="Times New Roman" w:cs="Times New Roman"/>
          <w:sz w:val="24"/>
          <w:szCs w:val="24"/>
          <w:lang w:eastAsia="en-US"/>
        </w:rPr>
      </w:pPr>
    </w:p>
    <w:p w:rsidR="0090084C" w:rsidRPr="00D2036A" w:rsidRDefault="0090084C" w:rsidP="00BA4C2F">
      <w:pPr>
        <w:ind w:left="3600"/>
        <w:jc w:val="right"/>
      </w:pPr>
      <w:r w:rsidRPr="00D2036A">
        <w:t>В Администрацию ______</w:t>
      </w:r>
      <w:r>
        <w:t>_</w:t>
      </w:r>
      <w:r w:rsidRPr="00D2036A">
        <w:t>________________________</w:t>
      </w:r>
    </w:p>
    <w:p w:rsidR="0090084C" w:rsidRPr="00D2036A" w:rsidRDefault="0090084C" w:rsidP="00BA4C2F">
      <w:pPr>
        <w:ind w:left="3600"/>
        <w:jc w:val="right"/>
        <w:rPr>
          <w:i/>
        </w:rPr>
      </w:pPr>
      <w:r w:rsidRPr="00D2036A">
        <w:rPr>
          <w:i/>
        </w:rPr>
        <w:t xml:space="preserve">                                  (наименование муниципального образования)</w:t>
      </w:r>
    </w:p>
    <w:p w:rsidR="0090084C" w:rsidRPr="00D2036A" w:rsidRDefault="0090084C" w:rsidP="00BA4C2F">
      <w:pPr>
        <w:ind w:left="3600"/>
        <w:jc w:val="right"/>
        <w:rPr>
          <w:i/>
        </w:rPr>
      </w:pPr>
      <w:r w:rsidRPr="00D2036A">
        <w:t>от</w:t>
      </w:r>
      <w:r w:rsidRPr="00D2036A">
        <w:rPr>
          <w:i/>
        </w:rPr>
        <w:t>_____________________________________________</w:t>
      </w:r>
    </w:p>
    <w:p w:rsidR="0090084C" w:rsidRPr="00D2036A" w:rsidRDefault="0090084C" w:rsidP="00BA4C2F">
      <w:pPr>
        <w:spacing w:line="360" w:lineRule="auto"/>
        <w:ind w:left="3600"/>
        <w:jc w:val="right"/>
        <w:rPr>
          <w:i/>
          <w:spacing w:val="-12"/>
        </w:rPr>
      </w:pPr>
      <w:r w:rsidRPr="00D2036A">
        <w:rPr>
          <w:i/>
          <w:spacing w:val="-12"/>
        </w:rPr>
        <w:t>(наименование организации-застройщика, номер и дата выдачи</w:t>
      </w:r>
    </w:p>
    <w:p w:rsidR="0090084C" w:rsidRPr="00D2036A" w:rsidRDefault="0090084C" w:rsidP="00BA4C2F">
      <w:pPr>
        <w:ind w:left="3600"/>
        <w:jc w:val="right"/>
      </w:pPr>
      <w:r w:rsidRPr="00D2036A">
        <w:t>_______________________________________________</w:t>
      </w:r>
    </w:p>
    <w:p w:rsidR="0090084C" w:rsidRPr="00D2036A" w:rsidRDefault="0090084C" w:rsidP="00BA4C2F">
      <w:pPr>
        <w:spacing w:line="360" w:lineRule="auto"/>
        <w:ind w:left="3600"/>
        <w:jc w:val="right"/>
        <w:rPr>
          <w:i/>
        </w:rPr>
      </w:pPr>
      <w:r w:rsidRPr="00D2036A">
        <w:rPr>
          <w:i/>
          <w:spacing w:val="-14"/>
        </w:rPr>
        <w:t>свидетельства о его государственной регистрации, ИНН, почтовы</w:t>
      </w:r>
      <w:r w:rsidRPr="00D2036A">
        <w:rPr>
          <w:i/>
        </w:rPr>
        <w:t>е</w:t>
      </w:r>
    </w:p>
    <w:p w:rsidR="0090084C" w:rsidRPr="00D2036A" w:rsidRDefault="0090084C" w:rsidP="00BA4C2F">
      <w:pPr>
        <w:ind w:left="3600"/>
        <w:jc w:val="right"/>
      </w:pPr>
      <w:r w:rsidRPr="00D2036A">
        <w:t>_______________________________________________</w:t>
      </w:r>
    </w:p>
    <w:p w:rsidR="0090084C" w:rsidRPr="00D2036A" w:rsidRDefault="0090084C" w:rsidP="00BA4C2F">
      <w:pPr>
        <w:spacing w:line="360" w:lineRule="auto"/>
        <w:ind w:left="3600"/>
        <w:jc w:val="right"/>
        <w:rPr>
          <w:i/>
          <w:spacing w:val="-12"/>
        </w:rPr>
      </w:pPr>
      <w:r w:rsidRPr="00D2036A">
        <w:rPr>
          <w:i/>
          <w:spacing w:val="-12"/>
        </w:rPr>
        <w:t>реквизиты, код ОКПО, тел./факс; ФИО гражданина-застройщика,</w:t>
      </w:r>
    </w:p>
    <w:p w:rsidR="0090084C" w:rsidRPr="00D2036A" w:rsidRDefault="0090084C" w:rsidP="00BA4C2F">
      <w:pPr>
        <w:ind w:left="3600"/>
        <w:jc w:val="right"/>
      </w:pPr>
      <w:r w:rsidRPr="00D2036A">
        <w:t>_______________________________________________</w:t>
      </w:r>
    </w:p>
    <w:p w:rsidR="0090084C" w:rsidRPr="00D2036A" w:rsidRDefault="0090084C" w:rsidP="00BA4C2F">
      <w:pPr>
        <w:ind w:left="3600"/>
        <w:jc w:val="right"/>
        <w:rPr>
          <w:i/>
        </w:rPr>
      </w:pPr>
      <w:r w:rsidRPr="00D2036A">
        <w:rPr>
          <w:i/>
        </w:rPr>
        <w:t>его паспортные данные, место проживания, тел./факс)</w:t>
      </w:r>
    </w:p>
    <w:p w:rsidR="0090084C" w:rsidRPr="00D2036A" w:rsidRDefault="0090084C" w:rsidP="00873A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0084C" w:rsidRPr="00D2036A" w:rsidRDefault="0090084C" w:rsidP="00873AC4">
      <w:pPr>
        <w:jc w:val="center"/>
      </w:pPr>
      <w:r w:rsidRPr="00D2036A">
        <w:t>Заявление</w:t>
      </w:r>
    </w:p>
    <w:p w:rsidR="0090084C" w:rsidRPr="00D2036A" w:rsidRDefault="0090084C" w:rsidP="00873AC4">
      <w:pPr>
        <w:jc w:val="center"/>
      </w:pPr>
    </w:p>
    <w:p w:rsidR="0090084C" w:rsidRPr="00D2036A" w:rsidRDefault="0090084C" w:rsidP="00BA4C2F">
      <w:pPr>
        <w:spacing w:line="360" w:lineRule="auto"/>
        <w:ind w:firstLine="709"/>
        <w:jc w:val="both"/>
      </w:pPr>
      <w:r w:rsidRPr="00D2036A">
        <w:t>Прош</w:t>
      </w:r>
      <w:r>
        <w:t>у в</w:t>
      </w:r>
      <w:r w:rsidRPr="00D2036A">
        <w:t>ыдать разрешение на вв</w:t>
      </w:r>
      <w:r>
        <w:t>од в эксплуатацию объекта:_____________________________________________________________________</w:t>
      </w:r>
    </w:p>
    <w:p w:rsidR="0090084C" w:rsidRPr="00D2036A" w:rsidRDefault="0090084C" w:rsidP="00BA4C2F">
      <w:pPr>
        <w:jc w:val="both"/>
      </w:pPr>
      <w:r w:rsidRPr="00D2036A">
        <w:t>_________________________________________________________________________________________</w:t>
      </w:r>
      <w:r>
        <w:t>__________________________________</w:t>
      </w:r>
      <w:r w:rsidRPr="00D2036A">
        <w:t>____</w:t>
      </w:r>
    </w:p>
    <w:p w:rsidR="0090084C" w:rsidRPr="00D2036A" w:rsidRDefault="0090084C" w:rsidP="00BA4C2F">
      <w:pPr>
        <w:jc w:val="both"/>
      </w:pPr>
      <w:r w:rsidRPr="00D2036A">
        <w:t>наименование объекта (секции жилого дома, пускового комплекса, очереди), его вид _____________________________</w:t>
      </w:r>
      <w:r>
        <w:t>_________________________</w:t>
      </w:r>
    </w:p>
    <w:p w:rsidR="0090084C" w:rsidRDefault="0090084C" w:rsidP="00BA4C2F">
      <w:pPr>
        <w:spacing w:line="360" w:lineRule="auto"/>
        <w:jc w:val="both"/>
      </w:pPr>
      <w:r w:rsidRPr="00D2036A">
        <w:t>и функциональное назначение)</w:t>
      </w:r>
    </w:p>
    <w:p w:rsidR="0090084C" w:rsidRPr="00D2036A" w:rsidRDefault="0090084C" w:rsidP="00BA4C2F">
      <w:pPr>
        <w:spacing w:line="360" w:lineRule="auto"/>
        <w:jc w:val="both"/>
      </w:pPr>
      <w:r>
        <w:t>_______________________________________________________________________________________________________________________________</w:t>
      </w:r>
    </w:p>
    <w:p w:rsidR="0090084C" w:rsidRPr="00D2036A" w:rsidRDefault="0090084C" w:rsidP="00BA4C2F">
      <w:pPr>
        <w:spacing w:line="360" w:lineRule="auto"/>
        <w:jc w:val="both"/>
      </w:pPr>
      <w:r w:rsidRPr="00D2036A">
        <w:t>по адресу</w:t>
      </w:r>
      <w:r w:rsidRPr="00D2036A">
        <w:rPr>
          <w:sz w:val="28"/>
          <w:szCs w:val="28"/>
        </w:rPr>
        <w:t>:</w:t>
      </w:r>
      <w:r w:rsidRPr="00D2036A">
        <w:t>________________________________________________________________</w:t>
      </w:r>
      <w:r>
        <w:t>_____________________________________</w:t>
      </w:r>
      <w:r w:rsidRPr="00D2036A">
        <w:t>_________________</w:t>
      </w:r>
    </w:p>
    <w:p w:rsidR="0090084C" w:rsidRPr="00D2036A" w:rsidRDefault="0090084C" w:rsidP="00BA4C2F">
      <w:pPr>
        <w:jc w:val="both"/>
      </w:pPr>
      <w:r w:rsidRPr="00D2036A">
        <w:t>_____________________________________________________________________</w:t>
      </w:r>
      <w:r>
        <w:t>__________________________________</w:t>
      </w:r>
      <w:r w:rsidRPr="00D2036A">
        <w:t>________________________</w:t>
      </w:r>
    </w:p>
    <w:p w:rsidR="0090084C" w:rsidRPr="00D2036A" w:rsidRDefault="0090084C" w:rsidP="00873AC4">
      <w:pPr>
        <w:spacing w:line="360" w:lineRule="auto"/>
        <w:jc w:val="center"/>
      </w:pPr>
      <w:r w:rsidRPr="00D2036A">
        <w:t>(почтовый (строительный) адрес объекта)</w:t>
      </w:r>
    </w:p>
    <w:p w:rsidR="0090084C" w:rsidRPr="00D2036A" w:rsidRDefault="0090084C" w:rsidP="00873AC4">
      <w:pPr>
        <w:ind w:firstLine="709"/>
        <w:jc w:val="both"/>
      </w:pPr>
      <w:r w:rsidRPr="00D2036A">
        <w:t>При этом прилагаю:</w:t>
      </w:r>
    </w:p>
    <w:p w:rsidR="0090084C" w:rsidRPr="00D2036A" w:rsidRDefault="0090084C" w:rsidP="00873AC4">
      <w:pPr>
        <w:jc w:val="both"/>
        <w:rPr>
          <w:sz w:val="36"/>
          <w:szCs w:val="36"/>
        </w:rPr>
      </w:pPr>
      <w:r w:rsidRPr="00D2036A">
        <w:rPr>
          <w:sz w:val="36"/>
          <w:szCs w:val="36"/>
        </w:rPr>
        <w:t>________________________________________________</w:t>
      </w:r>
    </w:p>
    <w:p w:rsidR="0090084C" w:rsidRPr="00D2036A" w:rsidRDefault="0090084C" w:rsidP="00873AC4">
      <w:pPr>
        <w:jc w:val="both"/>
        <w:rPr>
          <w:sz w:val="36"/>
          <w:szCs w:val="36"/>
        </w:rPr>
      </w:pPr>
      <w:r w:rsidRPr="00D2036A">
        <w:rPr>
          <w:sz w:val="36"/>
          <w:szCs w:val="36"/>
        </w:rPr>
        <w:t>________________________________________________</w:t>
      </w:r>
    </w:p>
    <w:p w:rsidR="0090084C" w:rsidRPr="00D2036A" w:rsidRDefault="0090084C" w:rsidP="00873AC4">
      <w:pPr>
        <w:jc w:val="both"/>
        <w:rPr>
          <w:sz w:val="36"/>
          <w:szCs w:val="36"/>
        </w:rPr>
      </w:pPr>
      <w:r w:rsidRPr="00D2036A">
        <w:rPr>
          <w:sz w:val="36"/>
          <w:szCs w:val="36"/>
        </w:rPr>
        <w:t>________________________________________________</w:t>
      </w:r>
    </w:p>
    <w:p w:rsidR="0090084C" w:rsidRPr="00D2036A" w:rsidRDefault="0090084C" w:rsidP="00873AC4">
      <w:pPr>
        <w:jc w:val="both"/>
        <w:rPr>
          <w:sz w:val="36"/>
          <w:szCs w:val="36"/>
        </w:rPr>
      </w:pPr>
      <w:r w:rsidRPr="00D2036A">
        <w:rPr>
          <w:sz w:val="36"/>
          <w:szCs w:val="36"/>
        </w:rPr>
        <w:t>________________________________________________</w:t>
      </w:r>
    </w:p>
    <w:p w:rsidR="0090084C" w:rsidRPr="00D2036A" w:rsidRDefault="0090084C" w:rsidP="00873AC4">
      <w:pPr>
        <w:ind w:left="709"/>
        <w:jc w:val="both"/>
      </w:pPr>
    </w:p>
    <w:p w:rsidR="0090084C" w:rsidRPr="00D2036A" w:rsidRDefault="0090084C" w:rsidP="00873AC4">
      <w:pPr>
        <w:ind w:firstLine="709"/>
        <w:jc w:val="both"/>
      </w:pPr>
      <w:r w:rsidRPr="00D2036A">
        <w:t>Ответственность за достоверность представленных сведений и документов несет заявитель.</w:t>
      </w:r>
    </w:p>
    <w:p w:rsidR="0090084C" w:rsidRPr="00D2036A" w:rsidRDefault="0090084C" w:rsidP="00873AC4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90084C" w:rsidRDefault="0090084C" w:rsidP="00873AC4">
      <w:pPr>
        <w:spacing w:line="276" w:lineRule="auto"/>
        <w:ind w:firstLine="709"/>
        <w:jc w:val="both"/>
      </w:pPr>
    </w:p>
    <w:p w:rsidR="0090084C" w:rsidRDefault="0090084C" w:rsidP="00873AC4">
      <w:pPr>
        <w:spacing w:line="276" w:lineRule="auto"/>
        <w:ind w:firstLine="709"/>
        <w:jc w:val="both"/>
      </w:pPr>
      <w:r w:rsidRPr="00D2036A">
        <w:t>Настоящим даю согласие Администрации __________</w:t>
      </w:r>
      <w:r>
        <w:t>__________________________________________________________________________</w:t>
      </w:r>
    </w:p>
    <w:p w:rsidR="0090084C" w:rsidRPr="00676657" w:rsidRDefault="0090084C" w:rsidP="00873AC4">
      <w:pPr>
        <w:spacing w:line="276" w:lineRule="auto"/>
        <w:ind w:firstLine="709"/>
        <w:jc w:val="both"/>
        <w:rPr>
          <w:i/>
          <w:sz w:val="20"/>
          <w:szCs w:val="20"/>
          <w:lang w:eastAsia="en-US"/>
        </w:rPr>
      </w:pPr>
      <w:r w:rsidRPr="00676657">
        <w:rPr>
          <w:i/>
          <w:sz w:val="20"/>
          <w:szCs w:val="20"/>
        </w:rPr>
        <w:t xml:space="preserve">                                   </w:t>
      </w:r>
      <w:r>
        <w:rPr>
          <w:i/>
          <w:sz w:val="20"/>
          <w:szCs w:val="20"/>
        </w:rPr>
        <w:t xml:space="preserve">                                                                 </w:t>
      </w:r>
      <w:r w:rsidRPr="00676657">
        <w:rPr>
          <w:i/>
          <w:sz w:val="20"/>
          <w:szCs w:val="20"/>
        </w:rPr>
        <w:t xml:space="preserve"> (наименование муниципального образования)</w:t>
      </w:r>
    </w:p>
    <w:p w:rsidR="0090084C" w:rsidRPr="00D2036A" w:rsidRDefault="0090084C" w:rsidP="00873AC4">
      <w:pPr>
        <w:spacing w:line="276" w:lineRule="auto"/>
        <w:jc w:val="both"/>
      </w:pPr>
      <w:r w:rsidRPr="00D2036A">
        <w:t xml:space="preserve">на обработку, включая сбор, </w:t>
      </w:r>
      <w:r w:rsidRPr="00D2036A">
        <w:rPr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D2036A"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документов).</w:t>
      </w:r>
    </w:p>
    <w:p w:rsidR="0090084C" w:rsidRDefault="0090084C" w:rsidP="00873A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2036A">
        <w:rPr>
          <w:rFonts w:ascii="Times New Roman" w:hAnsi="Times New Roman" w:cs="Times New Roman"/>
          <w:sz w:val="24"/>
          <w:szCs w:val="24"/>
        </w:rPr>
        <w:t>Настоящее согласие действует</w:t>
      </w:r>
      <w:r>
        <w:rPr>
          <w:rFonts w:ascii="Times New Roman" w:hAnsi="Times New Roman" w:cs="Times New Roman"/>
          <w:sz w:val="24"/>
          <w:szCs w:val="24"/>
        </w:rPr>
        <w:t xml:space="preserve"> в течение</w:t>
      </w:r>
      <w:r w:rsidRPr="00D2036A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90084C" w:rsidRPr="00EC71AB" w:rsidRDefault="0090084C" w:rsidP="00BA4C2F">
      <w:pPr>
        <w:ind w:left="2832" w:firstLine="708"/>
        <w:jc w:val="center"/>
        <w:rPr>
          <w:i/>
          <w:sz w:val="20"/>
          <w:szCs w:val="20"/>
        </w:rPr>
      </w:pPr>
      <w:r w:rsidRPr="00EC71AB">
        <w:rPr>
          <w:i/>
          <w:sz w:val="20"/>
          <w:szCs w:val="20"/>
        </w:rPr>
        <w:t xml:space="preserve">(в течение периода с момента предоставления персональных данных до момента получения результата муниципальной услуги, </w:t>
      </w:r>
    </w:p>
    <w:p w:rsidR="0090084C" w:rsidRPr="00EC71AB" w:rsidRDefault="0090084C" w:rsidP="00BA4C2F">
      <w:pPr>
        <w:ind w:left="2832" w:firstLine="708"/>
        <w:jc w:val="center"/>
        <w:rPr>
          <w:i/>
          <w:sz w:val="20"/>
          <w:szCs w:val="20"/>
        </w:rPr>
      </w:pPr>
      <w:r w:rsidRPr="00EC71AB">
        <w:rPr>
          <w:i/>
          <w:sz w:val="20"/>
          <w:szCs w:val="20"/>
        </w:rPr>
        <w:t xml:space="preserve">        до момента отзыва согласия, в течение иного определенного срока (определяется заявителем)</w:t>
      </w:r>
    </w:p>
    <w:p w:rsidR="0090084C" w:rsidRPr="00D2036A" w:rsidRDefault="0090084C" w:rsidP="00873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0084C" w:rsidRPr="00D2036A" w:rsidRDefault="0090084C" w:rsidP="00873AC4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036A"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</w:t>
      </w:r>
      <w:r w:rsidRPr="00D2036A">
        <w:rPr>
          <w:rFonts w:ascii="Times New Roman" w:hAnsi="Times New Roman" w:cs="Times New Roman"/>
          <w:sz w:val="28"/>
          <w:szCs w:val="28"/>
        </w:rPr>
        <w:t>.</w:t>
      </w:r>
    </w:p>
    <w:p w:rsidR="0090084C" w:rsidRPr="00D2036A" w:rsidRDefault="0090084C" w:rsidP="00873AC4">
      <w:pPr>
        <w:tabs>
          <w:tab w:val="left" w:pos="3555"/>
        </w:tabs>
        <w:ind w:right="251"/>
        <w:rPr>
          <w:lang w:eastAsia="en-US"/>
        </w:rPr>
      </w:pPr>
    </w:p>
    <w:p w:rsidR="0090084C" w:rsidRPr="00D2036A" w:rsidRDefault="0090084C" w:rsidP="00873AC4">
      <w:pPr>
        <w:tabs>
          <w:tab w:val="left" w:pos="3555"/>
        </w:tabs>
        <w:ind w:right="251"/>
        <w:rPr>
          <w:lang w:eastAsia="en-US"/>
        </w:rPr>
      </w:pPr>
      <w:r w:rsidRPr="00D2036A">
        <w:rPr>
          <w:lang w:eastAsia="en-US"/>
        </w:rPr>
        <w:t xml:space="preserve">   «____»  _________ 20 ___ г.                   ________________________                           _____________________________________________</w:t>
      </w:r>
    </w:p>
    <w:p w:rsidR="0090084C" w:rsidRPr="00676657" w:rsidRDefault="0090084C" w:rsidP="00873AC4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676657">
        <w:rPr>
          <w:i/>
          <w:sz w:val="20"/>
          <w:szCs w:val="20"/>
          <w:lang w:eastAsia="en-US"/>
        </w:rPr>
        <w:t xml:space="preserve">                        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</w:t>
      </w:r>
      <w:r w:rsidRPr="00676657">
        <w:rPr>
          <w:i/>
          <w:sz w:val="20"/>
          <w:szCs w:val="20"/>
          <w:lang w:eastAsia="en-US"/>
        </w:rPr>
        <w:t>Подпись з</w:t>
      </w:r>
      <w:r>
        <w:rPr>
          <w:i/>
          <w:sz w:val="20"/>
          <w:szCs w:val="20"/>
          <w:lang w:eastAsia="en-US"/>
        </w:rPr>
        <w:t xml:space="preserve">аявителя                                    </w:t>
      </w:r>
      <w:r w:rsidRPr="00676657">
        <w:rPr>
          <w:i/>
          <w:sz w:val="20"/>
          <w:szCs w:val="20"/>
          <w:lang w:eastAsia="en-US"/>
        </w:rPr>
        <w:t xml:space="preserve">                                       расшифровка подписи</w:t>
      </w:r>
    </w:p>
    <w:p w:rsidR="0090084C" w:rsidRPr="00676657" w:rsidRDefault="0090084C" w:rsidP="00873AC4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90084C" w:rsidRPr="00D2036A" w:rsidRDefault="0090084C" w:rsidP="00873AC4">
      <w:pPr>
        <w:tabs>
          <w:tab w:val="left" w:pos="3555"/>
        </w:tabs>
        <w:ind w:right="251"/>
        <w:rPr>
          <w:lang w:eastAsia="en-US"/>
        </w:rPr>
      </w:pPr>
      <w:r w:rsidRPr="00D2036A">
        <w:rPr>
          <w:lang w:eastAsia="en-US"/>
        </w:rPr>
        <w:t xml:space="preserve">   «____»  _________ 20 ___ г.                    ________________________             </w:t>
      </w:r>
      <w:r>
        <w:rPr>
          <w:lang w:eastAsia="en-US"/>
        </w:rPr>
        <w:t xml:space="preserve"> </w:t>
      </w:r>
      <w:r w:rsidRPr="00D2036A">
        <w:rPr>
          <w:lang w:eastAsia="en-US"/>
        </w:rPr>
        <w:t xml:space="preserve">              _____________________________________________</w:t>
      </w:r>
    </w:p>
    <w:p w:rsidR="0090084C" w:rsidRPr="00676657" w:rsidRDefault="0090084C" w:rsidP="00873AC4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676657">
        <w:rPr>
          <w:i/>
          <w:sz w:val="20"/>
          <w:szCs w:val="20"/>
          <w:lang w:eastAsia="en-US"/>
        </w:rPr>
        <w:t xml:space="preserve">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                 </w:t>
      </w:r>
      <w:r w:rsidRPr="00676657">
        <w:rPr>
          <w:i/>
          <w:sz w:val="20"/>
          <w:szCs w:val="20"/>
          <w:lang w:eastAsia="en-US"/>
        </w:rPr>
        <w:t xml:space="preserve"> Подпись специалиста,                         </w:t>
      </w:r>
      <w:r>
        <w:rPr>
          <w:i/>
          <w:sz w:val="20"/>
          <w:szCs w:val="20"/>
          <w:lang w:eastAsia="en-US"/>
        </w:rPr>
        <w:t xml:space="preserve">                                       </w:t>
      </w:r>
      <w:r w:rsidRPr="00676657">
        <w:rPr>
          <w:i/>
          <w:sz w:val="20"/>
          <w:szCs w:val="20"/>
          <w:lang w:eastAsia="en-US"/>
        </w:rPr>
        <w:t xml:space="preserve">  расшифровка подписи</w:t>
      </w: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                 </w:t>
      </w:r>
      <w:r w:rsidRPr="00676657">
        <w:rPr>
          <w:i/>
          <w:sz w:val="20"/>
          <w:szCs w:val="20"/>
          <w:lang w:eastAsia="en-US"/>
        </w:rPr>
        <w:t xml:space="preserve">принявшего заявление  </w:t>
      </w: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90084C" w:rsidRDefault="0090084C" w:rsidP="0067665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90084C" w:rsidRDefault="0090084C" w:rsidP="006F1CD5">
      <w:pPr>
        <w:pStyle w:val="Style8"/>
        <w:widowControl/>
        <w:jc w:val="right"/>
        <w:rPr>
          <w:rStyle w:val="FontStyle21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1"/>
          <w:rFonts w:ascii="Times New Roman" w:hAnsi="Times New Roman" w:cs="Times New Roman"/>
          <w:sz w:val="24"/>
          <w:szCs w:val="24"/>
          <w:lang w:eastAsia="en-US"/>
        </w:rPr>
        <w:t>Приложение № 2</w:t>
      </w:r>
    </w:p>
    <w:p w:rsidR="0090084C" w:rsidRPr="002B1D18" w:rsidRDefault="0090084C" w:rsidP="006F1CD5">
      <w:pPr>
        <w:pStyle w:val="Style8"/>
        <w:widowControl/>
        <w:rPr>
          <w:rStyle w:val="FontStyle21"/>
          <w:rFonts w:ascii="Times New Roman" w:hAnsi="Times New Roman" w:cs="Times New Roman"/>
          <w:sz w:val="24"/>
          <w:szCs w:val="24"/>
          <w:lang w:eastAsia="en-US"/>
        </w:rPr>
      </w:pPr>
    </w:p>
    <w:p w:rsidR="0090084C" w:rsidRPr="00D2036A" w:rsidRDefault="0090084C" w:rsidP="006F1CD5">
      <w:pPr>
        <w:ind w:left="3600"/>
        <w:jc w:val="right"/>
      </w:pPr>
      <w:r w:rsidRPr="00D2036A">
        <w:t>В Администрацию _</w:t>
      </w:r>
      <w:r>
        <w:rPr>
          <w:i/>
          <w:u w:val="single"/>
        </w:rPr>
        <w:t>Лоухского муниципального района</w:t>
      </w:r>
      <w:r w:rsidRPr="00D2036A">
        <w:t>_</w:t>
      </w:r>
    </w:p>
    <w:p w:rsidR="0090084C" w:rsidRPr="00D2036A" w:rsidRDefault="0090084C" w:rsidP="006F1CD5">
      <w:pPr>
        <w:ind w:left="3600"/>
        <w:jc w:val="right"/>
        <w:rPr>
          <w:i/>
        </w:rPr>
      </w:pPr>
      <w:r w:rsidRPr="00D2036A">
        <w:rPr>
          <w:i/>
        </w:rPr>
        <w:t xml:space="preserve">                                  (наименование муниципального образования)</w:t>
      </w:r>
    </w:p>
    <w:p w:rsidR="0090084C" w:rsidRPr="00D2036A" w:rsidRDefault="0090084C" w:rsidP="006F1CD5">
      <w:pPr>
        <w:ind w:left="3600"/>
        <w:jc w:val="right"/>
        <w:rPr>
          <w:i/>
        </w:rPr>
      </w:pPr>
      <w:r w:rsidRPr="00D2036A">
        <w:t>от</w:t>
      </w:r>
      <w:r>
        <w:rPr>
          <w:i/>
        </w:rPr>
        <w:t>_</w:t>
      </w:r>
      <w:r>
        <w:rPr>
          <w:i/>
          <w:u w:val="single"/>
        </w:rPr>
        <w:t>ООО «Строительная Компания»,</w:t>
      </w:r>
      <w:r w:rsidRPr="00D2036A">
        <w:rPr>
          <w:i/>
        </w:rPr>
        <w:t>_</w:t>
      </w:r>
    </w:p>
    <w:p w:rsidR="0090084C" w:rsidRPr="00D2036A" w:rsidRDefault="0090084C" w:rsidP="006F1CD5">
      <w:pPr>
        <w:spacing w:line="360" w:lineRule="auto"/>
        <w:ind w:left="3600"/>
        <w:jc w:val="right"/>
        <w:rPr>
          <w:i/>
          <w:spacing w:val="-12"/>
        </w:rPr>
      </w:pPr>
      <w:r w:rsidRPr="00D2036A">
        <w:rPr>
          <w:i/>
          <w:spacing w:val="-12"/>
        </w:rPr>
        <w:t>(наименование организации-застройщика, номер и дата выдачи</w:t>
      </w:r>
    </w:p>
    <w:p w:rsidR="0090084C" w:rsidRPr="00D2036A" w:rsidRDefault="0090084C" w:rsidP="006F1CD5">
      <w:pPr>
        <w:ind w:left="3600"/>
        <w:jc w:val="right"/>
      </w:pPr>
      <w:r w:rsidRPr="00D2036A">
        <w:t>______________</w:t>
      </w:r>
      <w:r>
        <w:t>___</w:t>
      </w:r>
      <w:r>
        <w:rPr>
          <w:i/>
          <w:u w:val="single"/>
        </w:rPr>
        <w:t>ОГРН 1234567891011, ИНН 1234567890</w:t>
      </w:r>
      <w:r w:rsidRPr="00D2036A">
        <w:t>_</w:t>
      </w:r>
    </w:p>
    <w:p w:rsidR="0090084C" w:rsidRPr="00D2036A" w:rsidRDefault="0090084C" w:rsidP="006F1CD5">
      <w:pPr>
        <w:spacing w:line="360" w:lineRule="auto"/>
        <w:ind w:left="3600"/>
        <w:jc w:val="right"/>
        <w:rPr>
          <w:i/>
        </w:rPr>
      </w:pPr>
      <w:r w:rsidRPr="00D2036A">
        <w:rPr>
          <w:i/>
          <w:spacing w:val="-14"/>
        </w:rPr>
        <w:t>свидетельства о его государственной регистрации, ИНН, почтовы</w:t>
      </w:r>
      <w:r w:rsidRPr="00D2036A">
        <w:rPr>
          <w:i/>
        </w:rPr>
        <w:t>е</w:t>
      </w:r>
    </w:p>
    <w:p w:rsidR="0090084C" w:rsidRPr="00D2036A" w:rsidRDefault="0090084C" w:rsidP="006F1CD5">
      <w:pPr>
        <w:ind w:left="3600"/>
        <w:jc w:val="right"/>
      </w:pPr>
      <w:r>
        <w:t>_</w:t>
      </w:r>
      <w:r w:rsidRPr="0019556A">
        <w:rPr>
          <w:i/>
          <w:u w:val="single"/>
        </w:rPr>
        <w:t>ОКПО</w:t>
      </w:r>
      <w:r>
        <w:rPr>
          <w:u w:val="single"/>
        </w:rPr>
        <w:t xml:space="preserve"> </w:t>
      </w:r>
      <w:r>
        <w:rPr>
          <w:i/>
          <w:u w:val="single"/>
        </w:rPr>
        <w:t>12345678, почтовый адрес: 186660, пгт. Лоухи,</w:t>
      </w:r>
      <w:r w:rsidRPr="00D2036A">
        <w:t>_</w:t>
      </w:r>
    </w:p>
    <w:p w:rsidR="0090084C" w:rsidRPr="00D2036A" w:rsidRDefault="0090084C" w:rsidP="006F1CD5">
      <w:pPr>
        <w:spacing w:line="360" w:lineRule="auto"/>
        <w:ind w:left="3600"/>
        <w:jc w:val="right"/>
        <w:rPr>
          <w:i/>
          <w:spacing w:val="-12"/>
        </w:rPr>
      </w:pPr>
      <w:r w:rsidRPr="00D2036A">
        <w:rPr>
          <w:i/>
          <w:spacing w:val="-12"/>
        </w:rPr>
        <w:t>реквизиты, код ОКПО, тел./факс; ФИО гражданина-застройщика,</w:t>
      </w:r>
    </w:p>
    <w:p w:rsidR="0090084C" w:rsidRPr="00D2036A" w:rsidRDefault="0090084C" w:rsidP="006F1CD5">
      <w:pPr>
        <w:ind w:left="3600"/>
        <w:jc w:val="right"/>
      </w:pPr>
      <w:r w:rsidRPr="00D2036A">
        <w:t>_____________</w:t>
      </w:r>
      <w:r>
        <w:t>_________________</w:t>
      </w:r>
      <w:r w:rsidRPr="00D2036A">
        <w:t>_</w:t>
      </w:r>
      <w:r>
        <w:rPr>
          <w:i/>
          <w:u w:val="single"/>
        </w:rPr>
        <w:t>ул. Советская, д. № 1234, тел. 8 (81439) 1-23-45</w:t>
      </w:r>
      <w:r w:rsidRPr="00D2036A">
        <w:t>_</w:t>
      </w:r>
    </w:p>
    <w:p w:rsidR="0090084C" w:rsidRPr="00D2036A" w:rsidRDefault="0090084C" w:rsidP="006F1CD5">
      <w:pPr>
        <w:ind w:left="3600"/>
        <w:jc w:val="right"/>
        <w:rPr>
          <w:i/>
        </w:rPr>
      </w:pPr>
      <w:r w:rsidRPr="00D2036A">
        <w:rPr>
          <w:i/>
        </w:rPr>
        <w:t>его паспортные данные, место проживания, тел./факс)</w:t>
      </w:r>
    </w:p>
    <w:p w:rsidR="0090084C" w:rsidRPr="00D2036A" w:rsidRDefault="0090084C" w:rsidP="006F1CD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0084C" w:rsidRPr="00D2036A" w:rsidRDefault="0090084C" w:rsidP="006F1CD5">
      <w:pPr>
        <w:jc w:val="center"/>
      </w:pPr>
      <w:r w:rsidRPr="00D2036A">
        <w:t>Заявление</w:t>
      </w:r>
    </w:p>
    <w:p w:rsidR="0090084C" w:rsidRPr="00D2036A" w:rsidRDefault="0090084C" w:rsidP="006F1CD5">
      <w:pPr>
        <w:jc w:val="center"/>
      </w:pPr>
    </w:p>
    <w:p w:rsidR="0090084C" w:rsidRPr="00D2036A" w:rsidRDefault="0090084C" w:rsidP="006F1CD5">
      <w:pPr>
        <w:spacing w:line="360" w:lineRule="auto"/>
        <w:ind w:firstLine="709"/>
        <w:jc w:val="both"/>
      </w:pPr>
      <w:r w:rsidRPr="00D2036A">
        <w:t>Прош</w:t>
      </w:r>
      <w:r>
        <w:t>у в</w:t>
      </w:r>
      <w:r w:rsidRPr="00D2036A">
        <w:t>ыдать разрешение на вв</w:t>
      </w:r>
      <w:r>
        <w:t>од в эксплуатацию объекта:_</w:t>
      </w:r>
      <w:r w:rsidRPr="00A54DC0">
        <w:rPr>
          <w:u w:val="single"/>
        </w:rPr>
        <w:t>ту</w:t>
      </w:r>
      <w:r>
        <w:rPr>
          <w:u w:val="single"/>
        </w:rPr>
        <w:t>р</w:t>
      </w:r>
      <w:r w:rsidRPr="00A54DC0">
        <w:rPr>
          <w:u w:val="single"/>
        </w:rPr>
        <w:t>истический дом_________________________________________________</w:t>
      </w:r>
    </w:p>
    <w:p w:rsidR="0090084C" w:rsidRPr="00D2036A" w:rsidRDefault="0090084C" w:rsidP="006F1CD5">
      <w:pPr>
        <w:jc w:val="both"/>
      </w:pPr>
      <w:r w:rsidRPr="00D2036A">
        <w:t>_________________________________________________________________________________________</w:t>
      </w:r>
      <w:r>
        <w:t>__________________________________</w:t>
      </w:r>
      <w:r w:rsidRPr="00D2036A">
        <w:t>____</w:t>
      </w:r>
    </w:p>
    <w:p w:rsidR="0090084C" w:rsidRPr="00D2036A" w:rsidRDefault="0090084C" w:rsidP="006F1CD5">
      <w:pPr>
        <w:jc w:val="both"/>
      </w:pPr>
      <w:r w:rsidRPr="00D2036A">
        <w:t>наименование объекта (секции жилого дома, пускового комплекса, очереди), его вид __</w:t>
      </w:r>
      <w:r>
        <w:rPr>
          <w:u w:val="single"/>
        </w:rPr>
        <w:t>туристический дом, назначение – не жилое</w:t>
      </w:r>
      <w:r>
        <w:t>_______________</w:t>
      </w:r>
    </w:p>
    <w:p w:rsidR="0090084C" w:rsidRDefault="0090084C" w:rsidP="006F1CD5">
      <w:pPr>
        <w:spacing w:line="360" w:lineRule="auto"/>
        <w:jc w:val="both"/>
      </w:pPr>
      <w:r w:rsidRPr="00D2036A">
        <w:t>и функциональное назначение)</w:t>
      </w:r>
    </w:p>
    <w:p w:rsidR="0090084C" w:rsidRPr="00D2036A" w:rsidRDefault="0090084C" w:rsidP="006F1CD5">
      <w:pPr>
        <w:spacing w:line="360" w:lineRule="auto"/>
        <w:jc w:val="both"/>
      </w:pPr>
      <w:r>
        <w:t>_______________________________________________________________________________________________________________________________</w:t>
      </w:r>
    </w:p>
    <w:p w:rsidR="0090084C" w:rsidRPr="00D2036A" w:rsidRDefault="0090084C" w:rsidP="006F1CD5">
      <w:pPr>
        <w:spacing w:line="360" w:lineRule="auto"/>
        <w:jc w:val="both"/>
      </w:pPr>
      <w:r w:rsidRPr="00D2036A">
        <w:t>по адресу</w:t>
      </w:r>
      <w:r w:rsidRPr="00D2036A">
        <w:rPr>
          <w:sz w:val="28"/>
          <w:szCs w:val="28"/>
        </w:rPr>
        <w:t>:</w:t>
      </w:r>
      <w:r>
        <w:t>_</w:t>
      </w:r>
      <w:r>
        <w:rPr>
          <w:u w:val="single"/>
        </w:rPr>
        <w:t>Республика Карелия, Лоухский район, пгт. Лоухи, ул. Советская</w:t>
      </w:r>
      <w:r w:rsidRPr="00D2036A">
        <w:t>___________________</w:t>
      </w:r>
      <w:r>
        <w:t>______________________________________</w:t>
      </w:r>
      <w:r w:rsidRPr="00D2036A">
        <w:t>_____</w:t>
      </w:r>
    </w:p>
    <w:p w:rsidR="0090084C" w:rsidRPr="00D2036A" w:rsidRDefault="0090084C" w:rsidP="006F1CD5">
      <w:pPr>
        <w:jc w:val="both"/>
      </w:pPr>
      <w:r w:rsidRPr="00D2036A">
        <w:t>_____________________________________________________________________</w:t>
      </w:r>
      <w:r>
        <w:t>__________________________________</w:t>
      </w:r>
      <w:r w:rsidRPr="00D2036A">
        <w:t>________________________</w:t>
      </w:r>
    </w:p>
    <w:p w:rsidR="0090084C" w:rsidRPr="00D2036A" w:rsidRDefault="0090084C" w:rsidP="006F1CD5">
      <w:pPr>
        <w:spacing w:line="360" w:lineRule="auto"/>
        <w:jc w:val="center"/>
      </w:pPr>
      <w:r w:rsidRPr="00D2036A">
        <w:t>(почтовый (строительный) адрес объекта)</w:t>
      </w:r>
    </w:p>
    <w:p w:rsidR="0090084C" w:rsidRPr="00D2036A" w:rsidRDefault="0090084C" w:rsidP="006F1CD5">
      <w:pPr>
        <w:ind w:firstLine="709"/>
        <w:jc w:val="both"/>
      </w:pPr>
      <w:r w:rsidRPr="00D2036A">
        <w:t>При этом прилагаю:</w:t>
      </w:r>
    </w:p>
    <w:p w:rsidR="0090084C" w:rsidRPr="00A54DC0" w:rsidRDefault="0090084C" w:rsidP="006F1CD5">
      <w:pPr>
        <w:shd w:val="clear" w:color="auto" w:fill="FFFFFF"/>
        <w:spacing w:line="324" w:lineRule="atLeast"/>
        <w:jc w:val="both"/>
        <w:rPr>
          <w:color w:val="000000"/>
        </w:rPr>
      </w:pPr>
      <w:r w:rsidRPr="000C2CB2">
        <w:rPr>
          <w:b/>
          <w:sz w:val="36"/>
          <w:szCs w:val="36"/>
        </w:rPr>
        <w:t xml:space="preserve">- </w:t>
      </w:r>
      <w:r w:rsidRPr="00A54DC0">
        <w:rPr>
          <w:rStyle w:val="blk"/>
          <w:color w:val="000000"/>
        </w:rPr>
        <w:t>правоустанавливающие документы на земельный участок</w:t>
      </w:r>
      <w:r>
        <w:rPr>
          <w:rStyle w:val="blk"/>
          <w:color w:val="000000"/>
        </w:rPr>
        <w:t xml:space="preserve"> (договор аренды земельного участка № 00 от 01.01.2017)</w:t>
      </w:r>
      <w:r w:rsidRPr="00A54DC0">
        <w:rPr>
          <w:rStyle w:val="blk"/>
          <w:color w:val="000000"/>
        </w:rPr>
        <w:t>;</w:t>
      </w:r>
    </w:p>
    <w:p w:rsidR="0090084C" w:rsidRPr="00A54DC0" w:rsidRDefault="0090084C" w:rsidP="006F1CD5">
      <w:pPr>
        <w:shd w:val="clear" w:color="auto" w:fill="FFFFFF"/>
        <w:spacing w:line="324" w:lineRule="atLeast"/>
        <w:jc w:val="both"/>
        <w:rPr>
          <w:color w:val="000000"/>
        </w:rPr>
      </w:pPr>
      <w:bookmarkStart w:id="1" w:name="dst1621"/>
      <w:bookmarkEnd w:id="1"/>
      <w:r>
        <w:rPr>
          <w:rStyle w:val="blk"/>
          <w:color w:val="000000"/>
        </w:rPr>
        <w:t xml:space="preserve">- </w:t>
      </w:r>
      <w:r w:rsidRPr="00A54DC0">
        <w:rPr>
          <w:rStyle w:val="blk"/>
          <w:color w:val="000000"/>
        </w:rPr>
        <w:t>градостроительный план земельного участка</w:t>
      </w:r>
    </w:p>
    <w:p w:rsidR="0090084C" w:rsidRPr="00A54DC0" w:rsidRDefault="0090084C" w:rsidP="006F1CD5">
      <w:pPr>
        <w:shd w:val="clear" w:color="auto" w:fill="FFFFFF"/>
        <w:spacing w:line="324" w:lineRule="atLeast"/>
        <w:jc w:val="both"/>
        <w:rPr>
          <w:color w:val="000000"/>
        </w:rPr>
      </w:pPr>
      <w:bookmarkStart w:id="2" w:name="dst281"/>
      <w:bookmarkEnd w:id="2"/>
      <w:r>
        <w:rPr>
          <w:rStyle w:val="blk"/>
          <w:color w:val="000000"/>
        </w:rPr>
        <w:t>- разрешение на строительство № 10</w:t>
      </w:r>
      <w:r w:rsidRPr="009047F8">
        <w:rPr>
          <w:rStyle w:val="blk"/>
          <w:color w:val="000000"/>
        </w:rPr>
        <w:t>-</w:t>
      </w:r>
      <w:r>
        <w:rPr>
          <w:rStyle w:val="blk"/>
          <w:color w:val="000000"/>
          <w:lang w:val="en-US"/>
        </w:rPr>
        <w:t>RU</w:t>
      </w:r>
      <w:r w:rsidRPr="009047F8">
        <w:rPr>
          <w:rStyle w:val="blk"/>
          <w:color w:val="000000"/>
        </w:rPr>
        <w:t>10506000-</w:t>
      </w:r>
      <w:r>
        <w:rPr>
          <w:rStyle w:val="blk"/>
          <w:color w:val="000000"/>
        </w:rPr>
        <w:t>99-2017;</w:t>
      </w:r>
    </w:p>
    <w:p w:rsidR="0090084C" w:rsidRPr="009047F8" w:rsidRDefault="0090084C" w:rsidP="006F1CD5">
      <w:pPr>
        <w:shd w:val="clear" w:color="auto" w:fill="FFFFFF"/>
        <w:spacing w:line="324" w:lineRule="atLeast"/>
        <w:jc w:val="both"/>
        <w:rPr>
          <w:color w:val="000000"/>
        </w:rPr>
      </w:pPr>
      <w:bookmarkStart w:id="3" w:name="dst1713"/>
      <w:bookmarkEnd w:id="3"/>
      <w:r>
        <w:rPr>
          <w:rStyle w:val="blk"/>
          <w:color w:val="000000"/>
        </w:rPr>
        <w:t>-</w:t>
      </w:r>
      <w:r w:rsidRPr="00A54DC0">
        <w:rPr>
          <w:rStyle w:val="blk"/>
          <w:color w:val="000000"/>
        </w:rPr>
        <w:t xml:space="preserve"> акт приемки объекта капитального строительства (в случае осуществления строительства, реконструкции на основании договора строительного подряда);</w:t>
      </w:r>
    </w:p>
    <w:p w:rsidR="0090084C" w:rsidRPr="009047F8" w:rsidRDefault="0090084C" w:rsidP="006F1CD5">
      <w:pPr>
        <w:shd w:val="clear" w:color="auto" w:fill="FFFFFF"/>
        <w:spacing w:line="324" w:lineRule="atLeast"/>
        <w:jc w:val="both"/>
        <w:rPr>
          <w:color w:val="000000"/>
        </w:rPr>
      </w:pPr>
      <w:bookmarkStart w:id="4" w:name="dst374"/>
      <w:bookmarkEnd w:id="4"/>
      <w:r>
        <w:rPr>
          <w:rStyle w:val="blk"/>
          <w:color w:val="000000"/>
        </w:rPr>
        <w:t>-</w:t>
      </w:r>
      <w:r w:rsidRPr="00A54DC0">
        <w:rPr>
          <w:rStyle w:val="blk"/>
          <w:color w:val="000000"/>
        </w:rPr>
        <w:t xml:space="preserve"> 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строительство;</w:t>
      </w:r>
    </w:p>
    <w:p w:rsidR="0090084C" w:rsidRPr="009047F8" w:rsidRDefault="0090084C" w:rsidP="006F1CD5">
      <w:pPr>
        <w:shd w:val="clear" w:color="auto" w:fill="FFFFFF"/>
        <w:spacing w:line="324" w:lineRule="atLeast"/>
        <w:jc w:val="both"/>
        <w:rPr>
          <w:color w:val="000000"/>
        </w:rPr>
      </w:pPr>
      <w:bookmarkStart w:id="5" w:name="dst1714"/>
      <w:bookmarkEnd w:id="5"/>
      <w:r>
        <w:rPr>
          <w:rStyle w:val="blk"/>
          <w:color w:val="000000"/>
        </w:rPr>
        <w:t>-</w:t>
      </w:r>
      <w:r w:rsidRPr="00A54DC0">
        <w:rPr>
          <w:rStyle w:val="blk"/>
          <w:color w:val="000000"/>
        </w:rPr>
        <w:t xml:space="preserve"> 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 осуществления строительного контроля на основании договора), за исключением случаев осуществления строительства, реконструкции объектов индивидуального жилищного строительства;</w:t>
      </w:r>
    </w:p>
    <w:p w:rsidR="0090084C" w:rsidRPr="009047F8" w:rsidRDefault="0090084C" w:rsidP="006F1CD5">
      <w:pPr>
        <w:shd w:val="clear" w:color="auto" w:fill="FFFFFF"/>
        <w:spacing w:line="324" w:lineRule="atLeast"/>
        <w:jc w:val="both"/>
        <w:rPr>
          <w:color w:val="000000"/>
        </w:rPr>
      </w:pPr>
      <w:bookmarkStart w:id="6" w:name="dst376"/>
      <w:bookmarkEnd w:id="6"/>
      <w:r>
        <w:rPr>
          <w:rStyle w:val="blk"/>
          <w:color w:val="000000"/>
        </w:rPr>
        <w:t xml:space="preserve">- </w:t>
      </w:r>
      <w:r w:rsidRPr="00A54DC0">
        <w:rPr>
          <w:rStyle w:val="blk"/>
          <w:color w:val="000000"/>
        </w:rPr>
        <w:t>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</w:t>
      </w:r>
    </w:p>
    <w:p w:rsidR="0090084C" w:rsidRPr="00A54DC0" w:rsidRDefault="0090084C" w:rsidP="006F1CD5">
      <w:pPr>
        <w:shd w:val="clear" w:color="auto" w:fill="FFFFFF"/>
        <w:spacing w:line="324" w:lineRule="atLeast"/>
        <w:jc w:val="both"/>
        <w:rPr>
          <w:color w:val="000000"/>
        </w:rPr>
      </w:pPr>
      <w:bookmarkStart w:id="7" w:name="dst1715"/>
      <w:bookmarkEnd w:id="7"/>
      <w:r>
        <w:rPr>
          <w:rStyle w:val="blk"/>
          <w:color w:val="000000"/>
        </w:rPr>
        <w:t xml:space="preserve">- </w:t>
      </w:r>
      <w:r w:rsidRPr="00A54DC0">
        <w:rPr>
          <w:rStyle w:val="blk"/>
          <w:color w:val="000000"/>
        </w:rPr>
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</w:p>
    <w:p w:rsidR="0090084C" w:rsidRPr="009047F8" w:rsidRDefault="0090084C" w:rsidP="006F1CD5">
      <w:pPr>
        <w:shd w:val="clear" w:color="auto" w:fill="FFFFFF"/>
        <w:spacing w:line="324" w:lineRule="atLeast"/>
        <w:jc w:val="both"/>
        <w:rPr>
          <w:color w:val="000000"/>
        </w:rPr>
      </w:pPr>
      <w:bookmarkStart w:id="8" w:name="dst101804"/>
      <w:bookmarkEnd w:id="8"/>
      <w:r>
        <w:rPr>
          <w:color w:val="000000"/>
        </w:rPr>
        <w:t>-</w:t>
      </w:r>
      <w:r w:rsidRPr="00A54DC0">
        <w:rPr>
          <w:rStyle w:val="blk"/>
          <w:color w:val="000000"/>
        </w:rPr>
        <w:t xml:space="preserve"> 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федерального государственного экологического надзора в случаях, </w:t>
      </w:r>
      <w:r w:rsidRPr="009047F8">
        <w:rPr>
          <w:rStyle w:val="blk"/>
        </w:rPr>
        <w:t>предусмотренных </w:t>
      </w:r>
      <w:hyperlink r:id="rId11" w:anchor="dst1113" w:history="1">
        <w:r w:rsidRPr="009047F8">
          <w:rPr>
            <w:rStyle w:val="Hyperlink"/>
            <w:color w:val="auto"/>
            <w:u w:val="none"/>
          </w:rPr>
          <w:t>частью 7 статьи 54</w:t>
        </w:r>
      </w:hyperlink>
      <w:r w:rsidRPr="009047F8">
        <w:rPr>
          <w:rStyle w:val="blk"/>
          <w:color w:val="000000"/>
        </w:rPr>
        <w:t> </w:t>
      </w:r>
      <w:r w:rsidRPr="00A54DC0">
        <w:rPr>
          <w:rStyle w:val="blk"/>
          <w:color w:val="000000"/>
        </w:rPr>
        <w:t>настоящего Кодекса;</w:t>
      </w:r>
    </w:p>
    <w:p w:rsidR="0090084C" w:rsidRPr="00A54DC0" w:rsidRDefault="0090084C" w:rsidP="006F1CD5">
      <w:pPr>
        <w:shd w:val="clear" w:color="auto" w:fill="FFFFFF"/>
        <w:spacing w:line="324" w:lineRule="atLeast"/>
        <w:jc w:val="both"/>
        <w:rPr>
          <w:color w:val="000000"/>
        </w:rPr>
      </w:pPr>
      <w:bookmarkStart w:id="9" w:name="dst436"/>
      <w:bookmarkEnd w:id="9"/>
      <w:r>
        <w:rPr>
          <w:rStyle w:val="blk"/>
          <w:color w:val="000000"/>
        </w:rPr>
        <w:t xml:space="preserve">- </w:t>
      </w:r>
      <w:r w:rsidRPr="00A54DC0">
        <w:rPr>
          <w:rStyle w:val="blk"/>
          <w:color w:val="000000"/>
        </w:rPr>
        <w:t>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 </w:t>
      </w:r>
      <w:r w:rsidRPr="009047F8">
        <w:rPr>
          <w:rStyle w:val="blk"/>
          <w:color w:val="000000"/>
        </w:rPr>
        <w:t>законодательством</w:t>
      </w:r>
      <w:r w:rsidRPr="00A54DC0">
        <w:rPr>
          <w:rStyle w:val="blk"/>
          <w:color w:val="000000"/>
        </w:rPr>
        <w:t> 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90084C" w:rsidRPr="00A54DC0" w:rsidRDefault="0090084C" w:rsidP="006F1CD5">
      <w:pPr>
        <w:shd w:val="clear" w:color="auto" w:fill="FFFFFF"/>
        <w:spacing w:line="324" w:lineRule="atLeast"/>
        <w:jc w:val="both"/>
        <w:rPr>
          <w:color w:val="000000"/>
        </w:rPr>
      </w:pPr>
      <w:bookmarkStart w:id="10" w:name="dst1114"/>
      <w:bookmarkEnd w:id="10"/>
      <w:r>
        <w:rPr>
          <w:rStyle w:val="blk"/>
          <w:color w:val="000000"/>
        </w:rPr>
        <w:t xml:space="preserve">- </w:t>
      </w:r>
      <w:r w:rsidRPr="00A54DC0">
        <w:rPr>
          <w:rStyle w:val="blk"/>
          <w:color w:val="000000"/>
        </w:rPr>
        <w:t xml:space="preserve">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</w:t>
      </w:r>
      <w:r w:rsidRPr="0004680D">
        <w:rPr>
          <w:rStyle w:val="blk"/>
          <w:color w:val="000000"/>
        </w:rPr>
        <w:t>Федеральным </w:t>
      </w:r>
      <w:hyperlink r:id="rId12" w:history="1">
        <w:r w:rsidRPr="0004680D">
          <w:rPr>
            <w:rStyle w:val="Hyperlink"/>
            <w:color w:val="auto"/>
            <w:u w:val="none"/>
          </w:rPr>
          <w:t>законом</w:t>
        </w:r>
      </w:hyperlink>
      <w:r w:rsidRPr="0004680D">
        <w:rPr>
          <w:rStyle w:val="blk"/>
        </w:rPr>
        <w:t> </w:t>
      </w:r>
      <w:r w:rsidRPr="00A54DC0">
        <w:rPr>
          <w:rStyle w:val="blk"/>
          <w:color w:val="000000"/>
        </w:rPr>
        <w:t>от 25 июня 2002 года N 73-ФЗ "Об объектах культурного наследия (памятниках истории и культуры) народов Российской Федерации", при проведении реставрации, консервации, ремонта этого объекта и его приспособления для современного использования;</w:t>
      </w:r>
    </w:p>
    <w:p w:rsidR="0090084C" w:rsidRPr="00A54DC0" w:rsidRDefault="0090084C" w:rsidP="006F1CD5">
      <w:pPr>
        <w:shd w:val="clear" w:color="auto" w:fill="FFFFFF"/>
        <w:spacing w:line="324" w:lineRule="atLeast"/>
        <w:jc w:val="both"/>
        <w:rPr>
          <w:color w:val="000000"/>
        </w:rPr>
      </w:pPr>
      <w:bookmarkStart w:id="11" w:name="dst1622"/>
      <w:bookmarkEnd w:id="11"/>
      <w:r>
        <w:rPr>
          <w:rStyle w:val="blk"/>
          <w:color w:val="000000"/>
        </w:rPr>
        <w:t xml:space="preserve">- </w:t>
      </w:r>
      <w:r w:rsidRPr="00A54DC0">
        <w:rPr>
          <w:rStyle w:val="blk"/>
          <w:color w:val="000000"/>
        </w:rPr>
        <w:t xml:space="preserve">технический план объекта капитального строительства, подготовленный в соответствии с </w:t>
      </w:r>
      <w:r w:rsidRPr="009047F8">
        <w:rPr>
          <w:rStyle w:val="blk"/>
        </w:rPr>
        <w:t>Федеральным </w:t>
      </w:r>
      <w:hyperlink r:id="rId13" w:history="1">
        <w:r w:rsidRPr="009047F8">
          <w:rPr>
            <w:rStyle w:val="Hyperlink"/>
            <w:color w:val="auto"/>
            <w:u w:val="none"/>
          </w:rPr>
          <w:t>законом</w:t>
        </w:r>
      </w:hyperlink>
      <w:r w:rsidRPr="00A54DC0">
        <w:rPr>
          <w:rStyle w:val="blk"/>
          <w:color w:val="000000"/>
        </w:rPr>
        <w:t> от 13 июля 2015 года N 218-ФЗ "О государственной регистрации недвижимости".</w:t>
      </w:r>
    </w:p>
    <w:p w:rsidR="0090084C" w:rsidRPr="00D2036A" w:rsidRDefault="0090084C" w:rsidP="006F1CD5">
      <w:pPr>
        <w:jc w:val="both"/>
        <w:rPr>
          <w:sz w:val="36"/>
          <w:szCs w:val="36"/>
        </w:rPr>
      </w:pPr>
      <w:r>
        <w:rPr>
          <w:sz w:val="36"/>
          <w:szCs w:val="36"/>
        </w:rPr>
        <w:t>____________________________________</w:t>
      </w:r>
      <w:r w:rsidRPr="00D2036A">
        <w:rPr>
          <w:sz w:val="36"/>
          <w:szCs w:val="36"/>
        </w:rPr>
        <w:t>________________________________________________</w:t>
      </w:r>
    </w:p>
    <w:p w:rsidR="0090084C" w:rsidRPr="00D2036A" w:rsidRDefault="0090084C" w:rsidP="006F1CD5">
      <w:pPr>
        <w:ind w:left="709"/>
        <w:jc w:val="both"/>
      </w:pPr>
    </w:p>
    <w:p w:rsidR="0090084C" w:rsidRPr="00D2036A" w:rsidRDefault="0090084C" w:rsidP="006F1CD5">
      <w:pPr>
        <w:ind w:firstLine="709"/>
        <w:jc w:val="both"/>
      </w:pPr>
      <w:r w:rsidRPr="00D2036A">
        <w:t>Ответственность за достоверность представленных сведений и документов несет заявитель.</w:t>
      </w:r>
    </w:p>
    <w:p w:rsidR="0090084C" w:rsidRPr="00D2036A" w:rsidRDefault="0090084C" w:rsidP="006F1CD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90084C" w:rsidRDefault="0090084C" w:rsidP="006F1CD5">
      <w:pPr>
        <w:spacing w:line="276" w:lineRule="auto"/>
        <w:ind w:firstLine="709"/>
        <w:jc w:val="both"/>
      </w:pPr>
    </w:p>
    <w:p w:rsidR="0090084C" w:rsidRDefault="0090084C" w:rsidP="006F1CD5">
      <w:pPr>
        <w:spacing w:line="276" w:lineRule="auto"/>
        <w:ind w:firstLine="709"/>
        <w:jc w:val="both"/>
      </w:pPr>
      <w:r w:rsidRPr="00D2036A">
        <w:t xml:space="preserve">Настоящим даю согласие Администрации </w:t>
      </w:r>
      <w:r>
        <w:rPr>
          <w:u w:val="single"/>
        </w:rPr>
        <w:t>Лоухского муниципального района</w:t>
      </w:r>
    </w:p>
    <w:p w:rsidR="0090084C" w:rsidRPr="00676657" w:rsidRDefault="0090084C" w:rsidP="006F1CD5">
      <w:pPr>
        <w:spacing w:line="276" w:lineRule="auto"/>
        <w:ind w:firstLine="709"/>
        <w:jc w:val="both"/>
        <w:rPr>
          <w:i/>
          <w:sz w:val="20"/>
          <w:szCs w:val="20"/>
          <w:lang w:eastAsia="en-US"/>
        </w:rPr>
      </w:pPr>
      <w:r w:rsidRPr="00676657">
        <w:rPr>
          <w:i/>
          <w:sz w:val="20"/>
          <w:szCs w:val="20"/>
        </w:rPr>
        <w:t xml:space="preserve">                                   </w:t>
      </w:r>
      <w:r>
        <w:rPr>
          <w:i/>
          <w:sz w:val="20"/>
          <w:szCs w:val="20"/>
        </w:rPr>
        <w:t xml:space="preserve">                                              </w:t>
      </w:r>
      <w:r w:rsidRPr="00676657">
        <w:rPr>
          <w:i/>
          <w:sz w:val="20"/>
          <w:szCs w:val="20"/>
        </w:rPr>
        <w:t xml:space="preserve"> (наименование муниципального образования)</w:t>
      </w:r>
    </w:p>
    <w:p w:rsidR="0090084C" w:rsidRPr="00D2036A" w:rsidRDefault="0090084C" w:rsidP="006F1CD5">
      <w:pPr>
        <w:spacing w:line="276" w:lineRule="auto"/>
        <w:jc w:val="both"/>
      </w:pPr>
      <w:r w:rsidRPr="00D2036A">
        <w:t xml:space="preserve">на обработку, включая сбор, </w:t>
      </w:r>
      <w:r w:rsidRPr="00D2036A">
        <w:rPr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D2036A"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документов).</w:t>
      </w:r>
    </w:p>
    <w:p w:rsidR="0090084C" w:rsidRDefault="0090084C" w:rsidP="006F1C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2036A">
        <w:rPr>
          <w:rFonts w:ascii="Times New Roman" w:hAnsi="Times New Roman" w:cs="Times New Roman"/>
          <w:sz w:val="24"/>
          <w:szCs w:val="24"/>
        </w:rPr>
        <w:t>Настоящее согласие действует</w:t>
      </w:r>
      <w:r>
        <w:rPr>
          <w:rFonts w:ascii="Times New Roman" w:hAnsi="Times New Roman" w:cs="Times New Roman"/>
          <w:sz w:val="24"/>
          <w:szCs w:val="24"/>
        </w:rPr>
        <w:t xml:space="preserve"> в течение</w:t>
      </w:r>
      <w:r w:rsidRPr="00D2036A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90084C" w:rsidRPr="00EC71AB" w:rsidRDefault="0090084C" w:rsidP="006F1CD5">
      <w:pPr>
        <w:ind w:left="2832" w:firstLine="708"/>
        <w:jc w:val="center"/>
        <w:rPr>
          <w:i/>
          <w:sz w:val="20"/>
          <w:szCs w:val="20"/>
        </w:rPr>
      </w:pPr>
      <w:r w:rsidRPr="00EC71AB">
        <w:rPr>
          <w:i/>
          <w:sz w:val="20"/>
          <w:szCs w:val="20"/>
        </w:rPr>
        <w:t xml:space="preserve">(в течение периода с момента предоставления персональных данных до момента получения результата муниципальной услуги, </w:t>
      </w:r>
    </w:p>
    <w:p w:rsidR="0090084C" w:rsidRPr="00EC71AB" w:rsidRDefault="0090084C" w:rsidP="006F1CD5">
      <w:pPr>
        <w:ind w:left="2832" w:firstLine="708"/>
        <w:jc w:val="center"/>
        <w:rPr>
          <w:i/>
          <w:sz w:val="20"/>
          <w:szCs w:val="20"/>
        </w:rPr>
      </w:pPr>
      <w:r w:rsidRPr="00EC71AB">
        <w:rPr>
          <w:i/>
          <w:sz w:val="20"/>
          <w:szCs w:val="20"/>
        </w:rPr>
        <w:t xml:space="preserve">        до момента отзыва согласия, в течение иного определенного срока (определяется заявителем)</w:t>
      </w:r>
    </w:p>
    <w:p w:rsidR="0090084C" w:rsidRPr="00D2036A" w:rsidRDefault="0090084C" w:rsidP="006F1C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0084C" w:rsidRPr="00D2036A" w:rsidRDefault="0090084C" w:rsidP="006F1CD5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036A"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</w:t>
      </w:r>
      <w:r w:rsidRPr="00D2036A">
        <w:rPr>
          <w:rFonts w:ascii="Times New Roman" w:hAnsi="Times New Roman" w:cs="Times New Roman"/>
          <w:sz w:val="28"/>
          <w:szCs w:val="28"/>
        </w:rPr>
        <w:t>.</w:t>
      </w:r>
    </w:p>
    <w:p w:rsidR="0090084C" w:rsidRPr="00D2036A" w:rsidRDefault="0090084C" w:rsidP="006F1CD5">
      <w:pPr>
        <w:tabs>
          <w:tab w:val="left" w:pos="3555"/>
        </w:tabs>
        <w:ind w:right="251"/>
        <w:rPr>
          <w:lang w:eastAsia="en-US"/>
        </w:rPr>
      </w:pPr>
    </w:p>
    <w:p w:rsidR="0090084C" w:rsidRPr="00D2036A" w:rsidRDefault="0090084C" w:rsidP="006F1CD5">
      <w:pPr>
        <w:tabs>
          <w:tab w:val="left" w:pos="3555"/>
        </w:tabs>
        <w:ind w:right="251"/>
        <w:rPr>
          <w:lang w:eastAsia="en-US"/>
        </w:rPr>
      </w:pPr>
      <w:r w:rsidRPr="00D2036A">
        <w:rPr>
          <w:lang w:eastAsia="en-US"/>
        </w:rPr>
        <w:t xml:space="preserve">   «____»  _________ 20 ___ г.                   ________________________                           _____________________________________________</w:t>
      </w:r>
    </w:p>
    <w:p w:rsidR="0090084C" w:rsidRPr="00676657" w:rsidRDefault="0090084C" w:rsidP="006F1CD5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676657">
        <w:rPr>
          <w:i/>
          <w:sz w:val="20"/>
          <w:szCs w:val="20"/>
          <w:lang w:eastAsia="en-US"/>
        </w:rPr>
        <w:t xml:space="preserve">                        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</w:t>
      </w:r>
      <w:r w:rsidRPr="00676657">
        <w:rPr>
          <w:i/>
          <w:sz w:val="20"/>
          <w:szCs w:val="20"/>
          <w:lang w:eastAsia="en-US"/>
        </w:rPr>
        <w:t>Подпись з</w:t>
      </w:r>
      <w:r>
        <w:rPr>
          <w:i/>
          <w:sz w:val="20"/>
          <w:szCs w:val="20"/>
          <w:lang w:eastAsia="en-US"/>
        </w:rPr>
        <w:t xml:space="preserve">аявителя                                    </w:t>
      </w:r>
      <w:r w:rsidRPr="00676657">
        <w:rPr>
          <w:i/>
          <w:sz w:val="20"/>
          <w:szCs w:val="20"/>
          <w:lang w:eastAsia="en-US"/>
        </w:rPr>
        <w:t xml:space="preserve">                                       расшифровка подписи</w:t>
      </w:r>
    </w:p>
    <w:p w:rsidR="0090084C" w:rsidRPr="00676657" w:rsidRDefault="0090084C" w:rsidP="006F1CD5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90084C" w:rsidRPr="00D2036A" w:rsidRDefault="0090084C" w:rsidP="006F1CD5">
      <w:pPr>
        <w:tabs>
          <w:tab w:val="left" w:pos="3555"/>
        </w:tabs>
        <w:ind w:right="251"/>
        <w:rPr>
          <w:lang w:eastAsia="en-US"/>
        </w:rPr>
      </w:pPr>
      <w:r w:rsidRPr="00D2036A">
        <w:rPr>
          <w:lang w:eastAsia="en-US"/>
        </w:rPr>
        <w:t xml:space="preserve">   «____»  _________ 20 ___ г.                    ________________________                           _____________________________________________</w:t>
      </w:r>
    </w:p>
    <w:p w:rsidR="0090084C" w:rsidRPr="00676657" w:rsidRDefault="0090084C" w:rsidP="006F1CD5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676657">
        <w:rPr>
          <w:i/>
          <w:sz w:val="20"/>
          <w:szCs w:val="20"/>
          <w:lang w:eastAsia="en-US"/>
        </w:rPr>
        <w:t xml:space="preserve">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             </w:t>
      </w:r>
      <w:r w:rsidRPr="00676657">
        <w:rPr>
          <w:i/>
          <w:sz w:val="20"/>
          <w:szCs w:val="20"/>
          <w:lang w:eastAsia="en-US"/>
        </w:rPr>
        <w:t xml:space="preserve">Подпись специалиста,                          </w:t>
      </w:r>
      <w:r>
        <w:rPr>
          <w:i/>
          <w:sz w:val="20"/>
          <w:szCs w:val="20"/>
          <w:lang w:eastAsia="en-US"/>
        </w:rPr>
        <w:t xml:space="preserve">                                            </w:t>
      </w:r>
      <w:r w:rsidRPr="00676657">
        <w:rPr>
          <w:i/>
          <w:sz w:val="20"/>
          <w:szCs w:val="20"/>
          <w:lang w:eastAsia="en-US"/>
        </w:rPr>
        <w:t xml:space="preserve"> расшифровка подписи</w:t>
      </w:r>
    </w:p>
    <w:p w:rsidR="0090084C" w:rsidRDefault="0090084C" w:rsidP="006F1CD5">
      <w:pPr>
        <w:tabs>
          <w:tab w:val="left" w:pos="3555"/>
        </w:tabs>
        <w:ind w:right="251"/>
        <w:rPr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              </w:t>
      </w:r>
      <w:r w:rsidRPr="00676657">
        <w:rPr>
          <w:i/>
          <w:sz w:val="20"/>
          <w:szCs w:val="20"/>
          <w:lang w:eastAsia="en-US"/>
        </w:rPr>
        <w:t xml:space="preserve">принявшего заявление                </w:t>
      </w:r>
    </w:p>
    <w:p w:rsidR="0090084C" w:rsidRDefault="0090084C" w:rsidP="00676657">
      <w:pPr>
        <w:tabs>
          <w:tab w:val="left" w:pos="3555"/>
        </w:tabs>
        <w:ind w:right="251"/>
        <w:rPr>
          <w:lang w:eastAsia="en-US"/>
        </w:rPr>
      </w:pPr>
      <w:r w:rsidRPr="00676657">
        <w:rPr>
          <w:i/>
          <w:sz w:val="20"/>
          <w:szCs w:val="20"/>
          <w:lang w:eastAsia="en-US"/>
        </w:rPr>
        <w:t xml:space="preserve">              </w:t>
      </w:r>
    </w:p>
    <w:sectPr w:rsidR="0090084C" w:rsidSect="0082348C">
      <w:headerReference w:type="default" r:id="rId14"/>
      <w:footerReference w:type="default" r:id="rId15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84C" w:rsidRDefault="0090084C" w:rsidP="004D6E54">
      <w:r>
        <w:separator/>
      </w:r>
    </w:p>
  </w:endnote>
  <w:endnote w:type="continuationSeparator" w:id="1">
    <w:p w:rsidR="0090084C" w:rsidRDefault="0090084C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C" w:rsidRDefault="0090084C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C" w:rsidRPr="00A01E32" w:rsidRDefault="0090084C" w:rsidP="00A01E32">
    <w:pPr>
      <w:pStyle w:val="Footer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84C" w:rsidRDefault="0090084C" w:rsidP="004D6E54">
      <w:r>
        <w:separator/>
      </w:r>
    </w:p>
  </w:footnote>
  <w:footnote w:type="continuationSeparator" w:id="1">
    <w:p w:rsidR="0090084C" w:rsidRDefault="0090084C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C" w:rsidRDefault="0090084C">
    <w:pPr>
      <w:pStyle w:val="Header"/>
      <w:jc w:val="center"/>
    </w:pPr>
    <w:fldSimple w:instr="PAGE   \* MERGEFORMAT">
      <w:r>
        <w:rPr>
          <w:noProof/>
        </w:rPr>
        <w:t>1</w:t>
      </w:r>
    </w:fldSimple>
  </w:p>
  <w:p w:rsidR="0090084C" w:rsidRDefault="0090084C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C" w:rsidRDefault="0090084C">
    <w:pPr>
      <w:pStyle w:val="Header"/>
      <w:jc w:val="center"/>
    </w:pPr>
    <w:fldSimple w:instr="PAGE   \* MERGEFORMAT">
      <w:r>
        <w:rPr>
          <w:noProof/>
        </w:rPr>
        <w:t>21</w:t>
      </w:r>
    </w:fldSimple>
  </w:p>
  <w:p w:rsidR="0090084C" w:rsidRDefault="0090084C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02E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FE766D"/>
    <w:multiLevelType w:val="hybridMultilevel"/>
    <w:tmpl w:val="6CD6DCB8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D0274C"/>
    <w:multiLevelType w:val="hybridMultilevel"/>
    <w:tmpl w:val="0764C24E"/>
    <w:lvl w:ilvl="0" w:tplc="757A52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D84A76"/>
    <w:multiLevelType w:val="hybridMultilevel"/>
    <w:tmpl w:val="24E0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5C1CC9"/>
    <w:multiLevelType w:val="hybridMultilevel"/>
    <w:tmpl w:val="59A47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EE386F"/>
    <w:multiLevelType w:val="hybridMultilevel"/>
    <w:tmpl w:val="202EFB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6052AE3"/>
    <w:multiLevelType w:val="hybridMultilevel"/>
    <w:tmpl w:val="0980AC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465CE4"/>
    <w:multiLevelType w:val="hybridMultilevel"/>
    <w:tmpl w:val="FB4E92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2">
    <w:nsid w:val="4F04103B"/>
    <w:multiLevelType w:val="hybridMultilevel"/>
    <w:tmpl w:val="AA0C0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A077CC"/>
    <w:multiLevelType w:val="hybridMultilevel"/>
    <w:tmpl w:val="927E4F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A0D3F7B"/>
    <w:multiLevelType w:val="hybridMultilevel"/>
    <w:tmpl w:val="04C205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FDF07EF"/>
    <w:multiLevelType w:val="hybridMultilevel"/>
    <w:tmpl w:val="2F8C60D8"/>
    <w:lvl w:ilvl="0" w:tplc="744AB18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5AD2DE2"/>
    <w:multiLevelType w:val="hybridMultilevel"/>
    <w:tmpl w:val="0C0C95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CAA4743"/>
    <w:multiLevelType w:val="hybridMultilevel"/>
    <w:tmpl w:val="6FCE92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2"/>
  </w:num>
  <w:num w:numId="5">
    <w:abstractNumId w:val="11"/>
  </w:num>
  <w:num w:numId="6">
    <w:abstractNumId w:val="16"/>
  </w:num>
  <w:num w:numId="7">
    <w:abstractNumId w:val="0"/>
  </w:num>
  <w:num w:numId="8">
    <w:abstractNumId w:val="15"/>
  </w:num>
  <w:num w:numId="9">
    <w:abstractNumId w:val="9"/>
  </w:num>
  <w:num w:numId="10">
    <w:abstractNumId w:val="13"/>
  </w:num>
  <w:num w:numId="11">
    <w:abstractNumId w:val="3"/>
  </w:num>
  <w:num w:numId="12">
    <w:abstractNumId w:val="4"/>
  </w:num>
  <w:num w:numId="13">
    <w:abstractNumId w:val="1"/>
  </w:num>
  <w:num w:numId="14">
    <w:abstractNumId w:val="19"/>
  </w:num>
  <w:num w:numId="15">
    <w:abstractNumId w:val="12"/>
  </w:num>
  <w:num w:numId="16">
    <w:abstractNumId w:val="5"/>
  </w:num>
  <w:num w:numId="17">
    <w:abstractNumId w:val="18"/>
  </w:num>
  <w:num w:numId="18">
    <w:abstractNumId w:val="10"/>
  </w:num>
  <w:num w:numId="19">
    <w:abstractNumId w:val="7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DF3"/>
    <w:rsid w:val="000023E8"/>
    <w:rsid w:val="000153F2"/>
    <w:rsid w:val="000203D8"/>
    <w:rsid w:val="00034098"/>
    <w:rsid w:val="0003423C"/>
    <w:rsid w:val="000418CA"/>
    <w:rsid w:val="0004680D"/>
    <w:rsid w:val="00050CCD"/>
    <w:rsid w:val="00051ABB"/>
    <w:rsid w:val="00053F13"/>
    <w:rsid w:val="000654CE"/>
    <w:rsid w:val="000732DB"/>
    <w:rsid w:val="0007371D"/>
    <w:rsid w:val="000976E3"/>
    <w:rsid w:val="000A052B"/>
    <w:rsid w:val="000A1FA8"/>
    <w:rsid w:val="000C132E"/>
    <w:rsid w:val="000C2CB2"/>
    <w:rsid w:val="000C2E44"/>
    <w:rsid w:val="000C516C"/>
    <w:rsid w:val="000D007A"/>
    <w:rsid w:val="000D2090"/>
    <w:rsid w:val="000E1C12"/>
    <w:rsid w:val="000E4BFB"/>
    <w:rsid w:val="000E5E70"/>
    <w:rsid w:val="000F5D68"/>
    <w:rsid w:val="00101A11"/>
    <w:rsid w:val="00123F7F"/>
    <w:rsid w:val="00155408"/>
    <w:rsid w:val="0017586F"/>
    <w:rsid w:val="001926B6"/>
    <w:rsid w:val="00193F10"/>
    <w:rsid w:val="0019556A"/>
    <w:rsid w:val="001977BD"/>
    <w:rsid w:val="001A1580"/>
    <w:rsid w:val="001A49F6"/>
    <w:rsid w:val="001B3D74"/>
    <w:rsid w:val="001D1366"/>
    <w:rsid w:val="001D1741"/>
    <w:rsid w:val="001D2307"/>
    <w:rsid w:val="001D30BF"/>
    <w:rsid w:val="001D50A3"/>
    <w:rsid w:val="001F2B2A"/>
    <w:rsid w:val="001F54C7"/>
    <w:rsid w:val="00202922"/>
    <w:rsid w:val="00204748"/>
    <w:rsid w:val="00204835"/>
    <w:rsid w:val="00221907"/>
    <w:rsid w:val="0022696E"/>
    <w:rsid w:val="00227991"/>
    <w:rsid w:val="00235D54"/>
    <w:rsid w:val="00240863"/>
    <w:rsid w:val="00241BAF"/>
    <w:rsid w:val="00261115"/>
    <w:rsid w:val="00265C0F"/>
    <w:rsid w:val="00272C27"/>
    <w:rsid w:val="002757BB"/>
    <w:rsid w:val="002846D4"/>
    <w:rsid w:val="002900BF"/>
    <w:rsid w:val="0029413A"/>
    <w:rsid w:val="002A57B1"/>
    <w:rsid w:val="002A6EEB"/>
    <w:rsid w:val="002B0657"/>
    <w:rsid w:val="002B1D18"/>
    <w:rsid w:val="002B40E1"/>
    <w:rsid w:val="002C035D"/>
    <w:rsid w:val="002C5520"/>
    <w:rsid w:val="002C5596"/>
    <w:rsid w:val="002C6137"/>
    <w:rsid w:val="002D0A86"/>
    <w:rsid w:val="002D2F69"/>
    <w:rsid w:val="002D545D"/>
    <w:rsid w:val="002E038E"/>
    <w:rsid w:val="002E4958"/>
    <w:rsid w:val="00305325"/>
    <w:rsid w:val="00310243"/>
    <w:rsid w:val="00310C50"/>
    <w:rsid w:val="00316F67"/>
    <w:rsid w:val="003273EE"/>
    <w:rsid w:val="00332023"/>
    <w:rsid w:val="003643BA"/>
    <w:rsid w:val="00364D28"/>
    <w:rsid w:val="00377F94"/>
    <w:rsid w:val="00392BF3"/>
    <w:rsid w:val="003B0A83"/>
    <w:rsid w:val="003B2A01"/>
    <w:rsid w:val="003C5BAD"/>
    <w:rsid w:val="003C6598"/>
    <w:rsid w:val="003D3197"/>
    <w:rsid w:val="003D6689"/>
    <w:rsid w:val="003D7229"/>
    <w:rsid w:val="003E52B7"/>
    <w:rsid w:val="0041545E"/>
    <w:rsid w:val="00416C9C"/>
    <w:rsid w:val="004374B3"/>
    <w:rsid w:val="004415E0"/>
    <w:rsid w:val="004457B7"/>
    <w:rsid w:val="00465603"/>
    <w:rsid w:val="0046684E"/>
    <w:rsid w:val="0047422E"/>
    <w:rsid w:val="00483D71"/>
    <w:rsid w:val="00483FC8"/>
    <w:rsid w:val="004A5D2A"/>
    <w:rsid w:val="004C0102"/>
    <w:rsid w:val="004C035B"/>
    <w:rsid w:val="004D640E"/>
    <w:rsid w:val="004D6E54"/>
    <w:rsid w:val="004E39C7"/>
    <w:rsid w:val="004F339B"/>
    <w:rsid w:val="0050172A"/>
    <w:rsid w:val="00503799"/>
    <w:rsid w:val="005045AF"/>
    <w:rsid w:val="0053584F"/>
    <w:rsid w:val="00535B0E"/>
    <w:rsid w:val="0054612F"/>
    <w:rsid w:val="00555AC7"/>
    <w:rsid w:val="0055746D"/>
    <w:rsid w:val="005601DA"/>
    <w:rsid w:val="005622BC"/>
    <w:rsid w:val="00563314"/>
    <w:rsid w:val="0057071C"/>
    <w:rsid w:val="00571E00"/>
    <w:rsid w:val="00573B54"/>
    <w:rsid w:val="00590A0C"/>
    <w:rsid w:val="005A0BD5"/>
    <w:rsid w:val="005B7BB1"/>
    <w:rsid w:val="005D4A45"/>
    <w:rsid w:val="005D77AE"/>
    <w:rsid w:val="005F5FAB"/>
    <w:rsid w:val="006013EF"/>
    <w:rsid w:val="00603A86"/>
    <w:rsid w:val="00604B9B"/>
    <w:rsid w:val="00612E17"/>
    <w:rsid w:val="00635EDE"/>
    <w:rsid w:val="00640B7E"/>
    <w:rsid w:val="006427BB"/>
    <w:rsid w:val="0064782E"/>
    <w:rsid w:val="00653857"/>
    <w:rsid w:val="00662115"/>
    <w:rsid w:val="0067181F"/>
    <w:rsid w:val="00676657"/>
    <w:rsid w:val="00683FD3"/>
    <w:rsid w:val="00691F40"/>
    <w:rsid w:val="0069262E"/>
    <w:rsid w:val="006A3BC1"/>
    <w:rsid w:val="006B43F9"/>
    <w:rsid w:val="006D2069"/>
    <w:rsid w:val="006D43CD"/>
    <w:rsid w:val="006D4F36"/>
    <w:rsid w:val="006E38B6"/>
    <w:rsid w:val="006F09B1"/>
    <w:rsid w:val="006F1CD5"/>
    <w:rsid w:val="006F7298"/>
    <w:rsid w:val="0070397A"/>
    <w:rsid w:val="00704AD2"/>
    <w:rsid w:val="00717B34"/>
    <w:rsid w:val="00736959"/>
    <w:rsid w:val="00737B45"/>
    <w:rsid w:val="00744B58"/>
    <w:rsid w:val="00747FC4"/>
    <w:rsid w:val="00751ED6"/>
    <w:rsid w:val="00752A9F"/>
    <w:rsid w:val="00766D2C"/>
    <w:rsid w:val="00770183"/>
    <w:rsid w:val="00771ACB"/>
    <w:rsid w:val="007840B8"/>
    <w:rsid w:val="00786ADC"/>
    <w:rsid w:val="007C7A81"/>
    <w:rsid w:val="007D0AEF"/>
    <w:rsid w:val="007D5FB8"/>
    <w:rsid w:val="007E13A4"/>
    <w:rsid w:val="007E52AB"/>
    <w:rsid w:val="007F0290"/>
    <w:rsid w:val="007F1256"/>
    <w:rsid w:val="007F2853"/>
    <w:rsid w:val="007F6B89"/>
    <w:rsid w:val="00800A9E"/>
    <w:rsid w:val="008123FA"/>
    <w:rsid w:val="008162F6"/>
    <w:rsid w:val="0082348C"/>
    <w:rsid w:val="0083450F"/>
    <w:rsid w:val="00834A57"/>
    <w:rsid w:val="00844F6F"/>
    <w:rsid w:val="00853741"/>
    <w:rsid w:val="0085493E"/>
    <w:rsid w:val="00857D85"/>
    <w:rsid w:val="00860C3F"/>
    <w:rsid w:val="0087251F"/>
    <w:rsid w:val="00873AC4"/>
    <w:rsid w:val="00875068"/>
    <w:rsid w:val="00881992"/>
    <w:rsid w:val="008862BA"/>
    <w:rsid w:val="00891F53"/>
    <w:rsid w:val="00896058"/>
    <w:rsid w:val="008A2B44"/>
    <w:rsid w:val="008A3C8B"/>
    <w:rsid w:val="008A7E1B"/>
    <w:rsid w:val="008C7532"/>
    <w:rsid w:val="008E4B30"/>
    <w:rsid w:val="008F147B"/>
    <w:rsid w:val="008F37B5"/>
    <w:rsid w:val="008F65A8"/>
    <w:rsid w:val="009004A4"/>
    <w:rsid w:val="0090084C"/>
    <w:rsid w:val="009047F8"/>
    <w:rsid w:val="009105D0"/>
    <w:rsid w:val="0091137E"/>
    <w:rsid w:val="00930E18"/>
    <w:rsid w:val="00935577"/>
    <w:rsid w:val="009532D2"/>
    <w:rsid w:val="00955C61"/>
    <w:rsid w:val="00963589"/>
    <w:rsid w:val="00965434"/>
    <w:rsid w:val="0097594D"/>
    <w:rsid w:val="00976D56"/>
    <w:rsid w:val="00995418"/>
    <w:rsid w:val="00995773"/>
    <w:rsid w:val="00996A11"/>
    <w:rsid w:val="009A08E0"/>
    <w:rsid w:val="009A7230"/>
    <w:rsid w:val="009B2115"/>
    <w:rsid w:val="009B215C"/>
    <w:rsid w:val="009B270D"/>
    <w:rsid w:val="009C1E73"/>
    <w:rsid w:val="009C6056"/>
    <w:rsid w:val="009D59F1"/>
    <w:rsid w:val="009D6991"/>
    <w:rsid w:val="009D7489"/>
    <w:rsid w:val="009E1D34"/>
    <w:rsid w:val="009E6D60"/>
    <w:rsid w:val="009F082D"/>
    <w:rsid w:val="00A01E32"/>
    <w:rsid w:val="00A02FB3"/>
    <w:rsid w:val="00A04770"/>
    <w:rsid w:val="00A135B8"/>
    <w:rsid w:val="00A21096"/>
    <w:rsid w:val="00A30E83"/>
    <w:rsid w:val="00A3757B"/>
    <w:rsid w:val="00A4613F"/>
    <w:rsid w:val="00A51592"/>
    <w:rsid w:val="00A54DC0"/>
    <w:rsid w:val="00A719CA"/>
    <w:rsid w:val="00A90D2B"/>
    <w:rsid w:val="00A9336F"/>
    <w:rsid w:val="00A9380F"/>
    <w:rsid w:val="00A97E53"/>
    <w:rsid w:val="00AB0B9F"/>
    <w:rsid w:val="00AB4FCD"/>
    <w:rsid w:val="00AB683F"/>
    <w:rsid w:val="00AC35D6"/>
    <w:rsid w:val="00AC6E4C"/>
    <w:rsid w:val="00AE1790"/>
    <w:rsid w:val="00AE5B9C"/>
    <w:rsid w:val="00AF059A"/>
    <w:rsid w:val="00AF11C0"/>
    <w:rsid w:val="00B1227B"/>
    <w:rsid w:val="00B14CF1"/>
    <w:rsid w:val="00B15111"/>
    <w:rsid w:val="00B22520"/>
    <w:rsid w:val="00B3376C"/>
    <w:rsid w:val="00B432A9"/>
    <w:rsid w:val="00B5515C"/>
    <w:rsid w:val="00B646ED"/>
    <w:rsid w:val="00B670F7"/>
    <w:rsid w:val="00BA4C2F"/>
    <w:rsid w:val="00BB2243"/>
    <w:rsid w:val="00BB2804"/>
    <w:rsid w:val="00BC0C20"/>
    <w:rsid w:val="00BC1C33"/>
    <w:rsid w:val="00BC25E1"/>
    <w:rsid w:val="00BC4EC3"/>
    <w:rsid w:val="00BC5BA2"/>
    <w:rsid w:val="00BE02A6"/>
    <w:rsid w:val="00BE1D40"/>
    <w:rsid w:val="00BE39CB"/>
    <w:rsid w:val="00C14593"/>
    <w:rsid w:val="00C24329"/>
    <w:rsid w:val="00C243D0"/>
    <w:rsid w:val="00C3265D"/>
    <w:rsid w:val="00C33CB5"/>
    <w:rsid w:val="00C341DA"/>
    <w:rsid w:val="00C34CBC"/>
    <w:rsid w:val="00C4026E"/>
    <w:rsid w:val="00C4290C"/>
    <w:rsid w:val="00C60842"/>
    <w:rsid w:val="00C64454"/>
    <w:rsid w:val="00C661D3"/>
    <w:rsid w:val="00C85FAC"/>
    <w:rsid w:val="00CC3F8E"/>
    <w:rsid w:val="00CC5845"/>
    <w:rsid w:val="00CD0AFE"/>
    <w:rsid w:val="00CE0060"/>
    <w:rsid w:val="00CE11D7"/>
    <w:rsid w:val="00CF2ED2"/>
    <w:rsid w:val="00CF45EC"/>
    <w:rsid w:val="00CF4884"/>
    <w:rsid w:val="00D03881"/>
    <w:rsid w:val="00D05000"/>
    <w:rsid w:val="00D1038B"/>
    <w:rsid w:val="00D125C1"/>
    <w:rsid w:val="00D2036A"/>
    <w:rsid w:val="00D339B8"/>
    <w:rsid w:val="00D34327"/>
    <w:rsid w:val="00D429DF"/>
    <w:rsid w:val="00D71DC4"/>
    <w:rsid w:val="00D75855"/>
    <w:rsid w:val="00D83DF3"/>
    <w:rsid w:val="00D841E3"/>
    <w:rsid w:val="00DA4972"/>
    <w:rsid w:val="00DA6B97"/>
    <w:rsid w:val="00DB1E8F"/>
    <w:rsid w:val="00DB3A86"/>
    <w:rsid w:val="00DC077F"/>
    <w:rsid w:val="00DC127F"/>
    <w:rsid w:val="00DC71F5"/>
    <w:rsid w:val="00DE23AC"/>
    <w:rsid w:val="00DF7289"/>
    <w:rsid w:val="00E02766"/>
    <w:rsid w:val="00E07C15"/>
    <w:rsid w:val="00E21C88"/>
    <w:rsid w:val="00E228DB"/>
    <w:rsid w:val="00E23C86"/>
    <w:rsid w:val="00E24139"/>
    <w:rsid w:val="00E46254"/>
    <w:rsid w:val="00E46739"/>
    <w:rsid w:val="00E73E8F"/>
    <w:rsid w:val="00E75D2E"/>
    <w:rsid w:val="00E80901"/>
    <w:rsid w:val="00E856E6"/>
    <w:rsid w:val="00E92882"/>
    <w:rsid w:val="00E939E3"/>
    <w:rsid w:val="00EA3BD9"/>
    <w:rsid w:val="00EA46B7"/>
    <w:rsid w:val="00EA6426"/>
    <w:rsid w:val="00EB12E4"/>
    <w:rsid w:val="00EB7FD6"/>
    <w:rsid w:val="00EC71AB"/>
    <w:rsid w:val="00EE1265"/>
    <w:rsid w:val="00EF39FD"/>
    <w:rsid w:val="00F02718"/>
    <w:rsid w:val="00F06CA6"/>
    <w:rsid w:val="00F312BA"/>
    <w:rsid w:val="00F350AE"/>
    <w:rsid w:val="00F36778"/>
    <w:rsid w:val="00F407D1"/>
    <w:rsid w:val="00F44ED6"/>
    <w:rsid w:val="00F460F7"/>
    <w:rsid w:val="00F47ACC"/>
    <w:rsid w:val="00F500DB"/>
    <w:rsid w:val="00F56BB4"/>
    <w:rsid w:val="00F62FA0"/>
    <w:rsid w:val="00F65EE8"/>
    <w:rsid w:val="00F66DCD"/>
    <w:rsid w:val="00F86640"/>
    <w:rsid w:val="00FA08DB"/>
    <w:rsid w:val="00FA4C2E"/>
    <w:rsid w:val="00FB4A38"/>
    <w:rsid w:val="00FC3A4F"/>
    <w:rsid w:val="00FD1C91"/>
    <w:rsid w:val="00FD4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8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82348C"/>
  </w:style>
  <w:style w:type="paragraph" w:customStyle="1" w:styleId="Style2">
    <w:name w:val="Style2"/>
    <w:basedOn w:val="Normal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Normal"/>
    <w:uiPriority w:val="99"/>
    <w:rsid w:val="0082348C"/>
  </w:style>
  <w:style w:type="paragraph" w:customStyle="1" w:styleId="Style5">
    <w:name w:val="Style5"/>
    <w:basedOn w:val="Normal"/>
    <w:uiPriority w:val="99"/>
    <w:rsid w:val="0082348C"/>
    <w:pPr>
      <w:jc w:val="both"/>
    </w:pPr>
  </w:style>
  <w:style w:type="paragraph" w:customStyle="1" w:styleId="Style8">
    <w:name w:val="Style8"/>
    <w:basedOn w:val="Normal"/>
    <w:uiPriority w:val="99"/>
    <w:rsid w:val="0082348C"/>
  </w:style>
  <w:style w:type="paragraph" w:customStyle="1" w:styleId="Style9">
    <w:name w:val="Style9"/>
    <w:basedOn w:val="Normal"/>
    <w:uiPriority w:val="99"/>
    <w:rsid w:val="0082348C"/>
  </w:style>
  <w:style w:type="paragraph" w:customStyle="1" w:styleId="Style10">
    <w:name w:val="Style10"/>
    <w:basedOn w:val="Normal"/>
    <w:uiPriority w:val="99"/>
    <w:rsid w:val="0082348C"/>
  </w:style>
  <w:style w:type="paragraph" w:customStyle="1" w:styleId="Style11">
    <w:name w:val="Style11"/>
    <w:basedOn w:val="Normal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Normal"/>
    <w:uiPriority w:val="99"/>
    <w:rsid w:val="0082348C"/>
  </w:style>
  <w:style w:type="paragraph" w:customStyle="1" w:styleId="Style13">
    <w:name w:val="Style13"/>
    <w:basedOn w:val="Normal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Normal"/>
    <w:uiPriority w:val="99"/>
    <w:rsid w:val="0082348C"/>
  </w:style>
  <w:style w:type="paragraph" w:customStyle="1" w:styleId="Style17">
    <w:name w:val="Style17"/>
    <w:basedOn w:val="Normal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DefaultParagraphFont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DefaultParagraphFont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DefaultParagraphFont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DefaultParagraphFont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DefaultParagraphFont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DefaultParagraphFont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TableGrid">
    <w:name w:val="Table Grid"/>
    <w:basedOn w:val="TableNormal"/>
    <w:uiPriority w:val="99"/>
    <w:rsid w:val="008234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DefaultParagraphFont"/>
    <w:uiPriority w:val="99"/>
    <w:rsid w:val="00E23C86"/>
    <w:rPr>
      <w:rFonts w:cs="Times New Roman"/>
    </w:rPr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F082D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styleId="NormalWeb">
    <w:name w:val="Normal (Web)"/>
    <w:basedOn w:val="Normal"/>
    <w:uiPriority w:val="99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rsid w:val="003D31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3197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1D50A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F3677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F36778"/>
    <w:rPr>
      <w:rFonts w:ascii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F36778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F3677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36778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F36778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8F65A8"/>
    <w:pPr>
      <w:ind w:left="720"/>
      <w:contextualSpacing/>
    </w:pPr>
  </w:style>
  <w:style w:type="paragraph" w:customStyle="1" w:styleId="ConsPlusNormal">
    <w:name w:val="ConsPlusNormal"/>
    <w:uiPriority w:val="99"/>
    <w:rsid w:val="00FB4A38"/>
    <w:pPr>
      <w:widowControl w:val="0"/>
      <w:autoSpaceDE w:val="0"/>
      <w:autoSpaceDN w:val="0"/>
    </w:pPr>
    <w:rPr>
      <w:rFonts w:eastAsia="Times New Roman" w:cs="Calibri"/>
      <w:szCs w:val="20"/>
    </w:rPr>
  </w:style>
  <w:style w:type="character" w:customStyle="1" w:styleId="blk">
    <w:name w:val="blk"/>
    <w:basedOn w:val="DefaultParagraphFont"/>
    <w:uiPriority w:val="99"/>
    <w:rsid w:val="006F1CD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43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structure/1000100010000002387" TargetMode="External"/><Relationship Id="rId13" Type="http://schemas.openxmlformats.org/officeDocument/2006/relationships/hyperlink" Target="http://www.consultant.ru/document/cons_doc_LAW_182661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slugi.karelia.ru/rpeu/" TargetMode="External"/><Relationship Id="rId12" Type="http://schemas.openxmlformats.org/officeDocument/2006/relationships/hyperlink" Target="http://www.consultant.ru/document/cons_doc_LAW_37318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51040/d6aa4f5374347120919d6d0ca106e089be185a9b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409</TotalTime>
  <Pages>21</Pages>
  <Words>10491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Юнгина</cp:lastModifiedBy>
  <cp:revision>13</cp:revision>
  <cp:lastPrinted>2017-03-27T13:02:00Z</cp:lastPrinted>
  <dcterms:created xsi:type="dcterms:W3CDTF">2017-06-21T09:27:00Z</dcterms:created>
  <dcterms:modified xsi:type="dcterms:W3CDTF">2017-09-28T13:42:00Z</dcterms:modified>
</cp:coreProperties>
</file>